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AA6E" w14:textId="7AF2BEA4" w:rsidR="007D75CF" w:rsidRPr="005769E2" w:rsidRDefault="00360281" w:rsidP="00DC6A71">
      <w:pPr>
        <w:pStyle w:val="datumtevilka"/>
      </w:pPr>
      <w:r w:rsidRPr="005769E2">
        <w:rPr>
          <w:noProof/>
        </w:rPr>
        <mc:AlternateContent>
          <mc:Choice Requires="wps">
            <w:drawing>
              <wp:anchor distT="360045" distB="540385" distL="0" distR="0" simplePos="0" relativeHeight="251657728" behindDoc="0" locked="0" layoutInCell="1" allowOverlap="0" wp14:anchorId="31237B7B" wp14:editId="0C53C715">
                <wp:simplePos x="0" y="0"/>
                <wp:positionH relativeFrom="margin">
                  <wp:align>left</wp:align>
                </wp:positionH>
                <wp:positionV relativeFrom="page">
                  <wp:posOffset>2085975</wp:posOffset>
                </wp:positionV>
                <wp:extent cx="2520315" cy="390525"/>
                <wp:effectExtent l="0" t="0" r="13335" b="9525"/>
                <wp:wrapTopAndBottom/>
                <wp:docPr id="2"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ECEAD" w14:textId="380767A2" w:rsidR="002A2B69" w:rsidRPr="002A7BB7" w:rsidRDefault="002A7BB7" w:rsidP="007D75CF">
                            <w:pPr>
                              <w:rPr>
                                <w:b/>
                                <w:bCs/>
                              </w:rPr>
                            </w:pPr>
                            <w:r w:rsidRPr="002A7BB7">
                              <w:rPr>
                                <w:b/>
                                <w:bCs/>
                              </w:rPr>
                              <w:t>Vsem potencialnim ponudnikom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37B7B" id="_x0000_t202" coordsize="21600,21600" o:spt="202" path="m,l,21600r21600,l21600,xe">
                <v:stroke joinstyle="miter"/>
                <v:path gradientshapeok="t" o:connecttype="rect"/>
              </v:shapetype>
              <v:shape id="Text Box 3" o:spid="_x0000_s1026" type="#_x0000_t202" alt="Prostor za vnos naslovnika&#10;" style="position:absolute;margin-left:0;margin-top:164.25pt;width:198.45pt;height:30.75pt;z-index:251657728;visibility:visible;mso-wrap-style:square;mso-width-percent:0;mso-height-percent:0;mso-wrap-distance-left:0;mso-wrap-distance-top:28.35pt;mso-wrap-distance-right:0;mso-wrap-distance-bottom:42.55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" o:allowoverlap="f" filled="f" stroked="f">
                <v:textbox inset="0,0,0,0">
                  <w:txbxContent>
                    <w:p w14:paraId="4C6ECEAD" w14:textId="380767A2" w:rsidR="002A2B69" w:rsidRPr="002A7BB7" w:rsidRDefault="002A7BB7" w:rsidP="007D75CF">
                      <w:pPr>
                        <w:rPr>
                          <w:b/>
                          <w:bCs/>
                        </w:rPr>
                      </w:pPr>
                      <w:r w:rsidRPr="002A7BB7">
                        <w:rPr>
                          <w:b/>
                          <w:bCs/>
                        </w:rPr>
                        <w:t>Vsem potencialnim ponudnikom</w:t>
                      </w:r>
                    </w:p>
                  </w:txbxContent>
                </v:textbox>
                <w10:wrap type="topAndBottom" anchorx="margin" anchory="page"/>
              </v:shape>
            </w:pict>
          </mc:Fallback>
        </mc:AlternateContent>
      </w:r>
      <w:r w:rsidR="007D75CF" w:rsidRPr="005769E2">
        <w:t xml:space="preserve">Številka: </w:t>
      </w:r>
      <w:r w:rsidR="007D75CF" w:rsidRPr="005769E2">
        <w:tab/>
      </w:r>
      <w:r w:rsidR="002A7BB7" w:rsidRPr="005769E2">
        <w:t>430-</w:t>
      </w:r>
      <w:r w:rsidR="00E8324B">
        <w:t>15</w:t>
      </w:r>
      <w:r w:rsidR="002F1036">
        <w:t>6</w:t>
      </w:r>
      <w:r w:rsidR="002A7BB7" w:rsidRPr="005769E2">
        <w:t>/</w:t>
      </w:r>
      <w:r w:rsidR="002A7BB7" w:rsidRPr="00E81D36">
        <w:t>202</w:t>
      </w:r>
      <w:r w:rsidR="002F1036">
        <w:t>6</w:t>
      </w:r>
      <w:r w:rsidR="002A7BB7" w:rsidRPr="00E81D36">
        <w:t>/</w:t>
      </w:r>
      <w:r w:rsidR="00DC5147">
        <w:t>8</w:t>
      </w:r>
      <w:r w:rsidR="002A7BB7" w:rsidRPr="00E81D36">
        <w:t xml:space="preserve"> (</w:t>
      </w:r>
      <w:r w:rsidR="002A7BB7" w:rsidRPr="005769E2">
        <w:t>154-</w:t>
      </w:r>
      <w:r w:rsidR="002F1036">
        <w:t>03</w:t>
      </w:r>
      <w:r w:rsidR="002A7BB7" w:rsidRPr="005769E2">
        <w:t>)</w:t>
      </w:r>
    </w:p>
    <w:p w14:paraId="75790E0F" w14:textId="093BE4F7" w:rsidR="007D75CF" w:rsidRPr="005769E2" w:rsidRDefault="00C250D5" w:rsidP="00DC6A71">
      <w:pPr>
        <w:pStyle w:val="datumtevilka"/>
      </w:pPr>
      <w:r w:rsidRPr="005769E2">
        <w:t xml:space="preserve">Datum: </w:t>
      </w:r>
      <w:r w:rsidRPr="005769E2">
        <w:tab/>
      </w:r>
      <w:r w:rsidR="00505872">
        <w:t>2</w:t>
      </w:r>
      <w:r w:rsidR="00DC5147">
        <w:t>6</w:t>
      </w:r>
      <w:r w:rsidR="002A7BB7" w:rsidRPr="00760A33">
        <w:t>.</w:t>
      </w:r>
      <w:r w:rsidR="002A7BB7" w:rsidRPr="005769E2">
        <w:t xml:space="preserve"> </w:t>
      </w:r>
      <w:r w:rsidR="002F1036">
        <w:t>5</w:t>
      </w:r>
      <w:r w:rsidR="002A7BB7" w:rsidRPr="005769E2">
        <w:t>. 202</w:t>
      </w:r>
      <w:r w:rsidR="00E8324B">
        <w:t>6</w:t>
      </w:r>
    </w:p>
    <w:p w14:paraId="401D4CF6" w14:textId="77777777" w:rsidR="007D75CF" w:rsidRPr="005769E2" w:rsidRDefault="007D75CF" w:rsidP="007D75CF"/>
    <w:p w14:paraId="07416D46" w14:textId="77777777" w:rsidR="002A7BB7" w:rsidRPr="005769E2" w:rsidRDefault="002A7BB7" w:rsidP="007D75CF"/>
    <w:p w14:paraId="3F1E486B" w14:textId="193AA536" w:rsidR="007D75CF" w:rsidRPr="005769E2" w:rsidRDefault="007D75CF" w:rsidP="00DC6A71">
      <w:pPr>
        <w:pStyle w:val="ZADEVA"/>
        <w:rPr>
          <w:lang w:val="sl-SI"/>
        </w:rPr>
      </w:pPr>
      <w:r w:rsidRPr="005769E2">
        <w:rPr>
          <w:lang w:val="sl-SI"/>
        </w:rPr>
        <w:t xml:space="preserve">Zadeva: </w:t>
      </w:r>
      <w:r w:rsidRPr="005769E2">
        <w:rPr>
          <w:lang w:val="sl-SI"/>
        </w:rPr>
        <w:tab/>
      </w:r>
      <w:r w:rsidR="002A7BB7" w:rsidRPr="005769E2">
        <w:rPr>
          <w:lang w:val="sl-SI"/>
        </w:rPr>
        <w:t>Dodatn</w:t>
      </w:r>
      <w:r w:rsidR="00505872">
        <w:rPr>
          <w:lang w:val="sl-SI"/>
        </w:rPr>
        <w:t>a</w:t>
      </w:r>
      <w:r w:rsidR="002A7BB7" w:rsidRPr="005769E2">
        <w:rPr>
          <w:lang w:val="sl-SI"/>
        </w:rPr>
        <w:t xml:space="preserve"> pojasnil</w:t>
      </w:r>
      <w:r w:rsidR="00505872">
        <w:rPr>
          <w:lang w:val="sl-SI"/>
        </w:rPr>
        <w:t>a</w:t>
      </w:r>
      <w:r w:rsidR="002A7BB7" w:rsidRPr="005769E2">
        <w:rPr>
          <w:lang w:val="sl-SI"/>
        </w:rPr>
        <w:t xml:space="preserve"> v zvezi s pripravo ponudbe</w:t>
      </w:r>
      <w:r w:rsidR="0008555E">
        <w:rPr>
          <w:lang w:val="sl-SI"/>
        </w:rPr>
        <w:t xml:space="preserve"> in sprememb</w:t>
      </w:r>
      <w:r w:rsidR="00C9734A">
        <w:rPr>
          <w:lang w:val="sl-SI"/>
        </w:rPr>
        <w:t>e</w:t>
      </w:r>
      <w:r w:rsidR="0008555E">
        <w:rPr>
          <w:lang w:val="sl-SI"/>
        </w:rPr>
        <w:t xml:space="preserve"> razpisne dokumentacije</w:t>
      </w:r>
    </w:p>
    <w:p w14:paraId="07CCFC8D" w14:textId="77777777" w:rsidR="007D75CF" w:rsidRPr="005769E2" w:rsidRDefault="007D75CF" w:rsidP="007D75CF"/>
    <w:p w14:paraId="67EB737A" w14:textId="77777777" w:rsidR="002A7BB7" w:rsidRPr="005769E2" w:rsidRDefault="002A7BB7" w:rsidP="007D75CF"/>
    <w:p w14:paraId="5E01723B" w14:textId="15CDE046" w:rsidR="007D75CF" w:rsidRPr="005769E2" w:rsidRDefault="002A7BB7" w:rsidP="00827099">
      <w:pPr>
        <w:jc w:val="both"/>
      </w:pPr>
      <w:r w:rsidRPr="005769E2">
        <w:t xml:space="preserve">V zvezi z javnim naročilom za oddajo naročila </w:t>
      </w:r>
      <w:r w:rsidR="008413A4">
        <w:t xml:space="preserve">storitev po odprtem postopku </w:t>
      </w:r>
      <w:r w:rsidR="00827099">
        <w:t>za dobavo blaga in izvedbo storitev pri vzdrževanju helikopterjev, motorjev in namenske opreme helikopterjev slovenske policije, št. 430-156/2026</w:t>
      </w:r>
      <w:r w:rsidR="005F2C51" w:rsidRPr="005769E2">
        <w:t xml:space="preserve">, objavljenim v Uradnemu listu Evropske unije dne </w:t>
      </w:r>
      <w:r w:rsidR="00370A04">
        <w:t>5. 5. 2026</w:t>
      </w:r>
      <w:r w:rsidR="005F2C51" w:rsidRPr="005769E2">
        <w:t xml:space="preserve">, pod objavo št. </w:t>
      </w:r>
      <w:r w:rsidR="00370A04" w:rsidRPr="00370A04">
        <w:t>307833-2026</w:t>
      </w:r>
      <w:r w:rsidR="00370A04">
        <w:t xml:space="preserve"> </w:t>
      </w:r>
      <w:r w:rsidR="005F2C51" w:rsidRPr="005769E2">
        <w:t xml:space="preserve">in na portalu javnih naročil dne </w:t>
      </w:r>
      <w:r w:rsidR="00370A04">
        <w:t>5</w:t>
      </w:r>
      <w:r w:rsidR="005F2C51" w:rsidRPr="005769E2">
        <w:t xml:space="preserve">. </w:t>
      </w:r>
      <w:r w:rsidR="00370A04">
        <w:t>5</w:t>
      </w:r>
      <w:r w:rsidR="005F2C51" w:rsidRPr="005769E2">
        <w:t>. 202</w:t>
      </w:r>
      <w:r w:rsidR="00866DBF">
        <w:t>6</w:t>
      </w:r>
      <w:r w:rsidR="005F2C51" w:rsidRPr="005769E2">
        <w:t xml:space="preserve">, pod objavo št. </w:t>
      </w:r>
      <w:r w:rsidR="00370A04" w:rsidRPr="00370A04">
        <w:t>JN003396/2026-EUe16/01</w:t>
      </w:r>
      <w:r w:rsidR="005F2C51" w:rsidRPr="005769E2">
        <w:t xml:space="preserve">, </w:t>
      </w:r>
      <w:r w:rsidR="00B35C0A" w:rsidRPr="005769E2">
        <w:t>smo s strani potencialn</w:t>
      </w:r>
      <w:r w:rsidR="0023711E">
        <w:t>ega</w:t>
      </w:r>
      <w:r w:rsidR="00B35C0A" w:rsidRPr="005769E2">
        <w:t xml:space="preserve"> ponudnik</w:t>
      </w:r>
      <w:r w:rsidR="0023711E">
        <w:t>a</w:t>
      </w:r>
      <w:r w:rsidR="00B35C0A" w:rsidRPr="005769E2">
        <w:t xml:space="preserve"> prejeli pisn</w:t>
      </w:r>
      <w:r w:rsidR="00505872">
        <w:t>a</w:t>
      </w:r>
      <w:r w:rsidR="00B35C0A" w:rsidRPr="005769E2">
        <w:t xml:space="preserve"> vprašanj</w:t>
      </w:r>
      <w:r w:rsidR="00505872">
        <w:t>a</w:t>
      </w:r>
      <w:r w:rsidR="00B35C0A" w:rsidRPr="005769E2">
        <w:t>, na kater</w:t>
      </w:r>
      <w:r w:rsidR="00505872">
        <w:t>a</w:t>
      </w:r>
      <w:r w:rsidR="00B35C0A" w:rsidRPr="005769E2">
        <w:t xml:space="preserve"> v nadaljevanju podajamo dodatn</w:t>
      </w:r>
      <w:r w:rsidR="00505872">
        <w:t>a</w:t>
      </w:r>
      <w:r w:rsidR="00B35C0A" w:rsidRPr="005769E2">
        <w:t xml:space="preserve"> pojasnil</w:t>
      </w:r>
      <w:r w:rsidR="00505872">
        <w:t>a</w:t>
      </w:r>
      <w:r w:rsidR="0008555E">
        <w:t xml:space="preserve"> </w:t>
      </w:r>
      <w:r w:rsidR="0008555E" w:rsidRPr="0008555E">
        <w:t>ter obenem posredujemo sprememb</w:t>
      </w:r>
      <w:r w:rsidR="00C9734A">
        <w:t>e</w:t>
      </w:r>
      <w:r w:rsidR="0008555E" w:rsidRPr="0008555E">
        <w:t xml:space="preserve"> razpisne dokumentacije</w:t>
      </w:r>
      <w:r w:rsidR="00B35C0A" w:rsidRPr="005769E2">
        <w:t>, kot sledi:</w:t>
      </w:r>
    </w:p>
    <w:p w14:paraId="350F9A0E" w14:textId="77777777" w:rsidR="005F2C51" w:rsidRDefault="005F2C51" w:rsidP="005F2C51">
      <w:pPr>
        <w:jc w:val="both"/>
      </w:pPr>
    </w:p>
    <w:p w14:paraId="1A958BDD" w14:textId="04C0C401" w:rsidR="0008555E" w:rsidRPr="004834A0" w:rsidRDefault="0008555E" w:rsidP="0008555E">
      <w:pPr>
        <w:spacing w:line="276" w:lineRule="auto"/>
        <w:rPr>
          <w:rFonts w:cs="Arial"/>
          <w:szCs w:val="20"/>
        </w:rPr>
      </w:pPr>
      <w:r w:rsidRPr="004834A0">
        <w:rPr>
          <w:rFonts w:cs="Arial"/>
          <w:b/>
          <w:i/>
          <w:szCs w:val="20"/>
        </w:rPr>
        <w:t>I. Vprašanj</w:t>
      </w:r>
      <w:r>
        <w:rPr>
          <w:rFonts w:cs="Arial"/>
          <w:b/>
          <w:i/>
          <w:szCs w:val="20"/>
        </w:rPr>
        <w:t>a</w:t>
      </w:r>
      <w:r w:rsidRPr="004834A0">
        <w:rPr>
          <w:rFonts w:cs="Arial"/>
          <w:b/>
          <w:i/>
          <w:szCs w:val="20"/>
        </w:rPr>
        <w:t xml:space="preserve"> potencialn</w:t>
      </w:r>
      <w:r>
        <w:rPr>
          <w:rFonts w:cs="Arial"/>
          <w:b/>
          <w:i/>
          <w:szCs w:val="20"/>
        </w:rPr>
        <w:t>ega</w:t>
      </w:r>
      <w:r w:rsidRPr="004834A0">
        <w:rPr>
          <w:rFonts w:cs="Arial"/>
          <w:b/>
          <w:i/>
          <w:szCs w:val="20"/>
        </w:rPr>
        <w:t xml:space="preserve"> ponudnik</w:t>
      </w:r>
      <w:r>
        <w:rPr>
          <w:rFonts w:cs="Arial"/>
          <w:b/>
          <w:i/>
          <w:szCs w:val="20"/>
        </w:rPr>
        <w:t>a</w:t>
      </w:r>
      <w:r w:rsidRPr="004834A0">
        <w:rPr>
          <w:rFonts w:cs="Arial"/>
          <w:b/>
          <w:i/>
          <w:szCs w:val="20"/>
        </w:rPr>
        <w:t xml:space="preserve"> in odgovor</w:t>
      </w:r>
      <w:r>
        <w:rPr>
          <w:rFonts w:cs="Arial"/>
          <w:b/>
          <w:i/>
          <w:szCs w:val="20"/>
        </w:rPr>
        <w:t>i</w:t>
      </w:r>
    </w:p>
    <w:p w14:paraId="232B7B64" w14:textId="77777777" w:rsidR="008337CE" w:rsidRPr="005769E2" w:rsidRDefault="008337CE" w:rsidP="005F2C51">
      <w:pPr>
        <w:jc w:val="both"/>
      </w:pPr>
    </w:p>
    <w:p w14:paraId="102EB903" w14:textId="75F64CF5" w:rsidR="005F2C51" w:rsidRPr="005769E2" w:rsidRDefault="00B35C0A" w:rsidP="00B35C0A">
      <w:pPr>
        <w:jc w:val="both"/>
        <w:rPr>
          <w:rFonts w:cs="Arial"/>
          <w:b/>
          <w:szCs w:val="20"/>
        </w:rPr>
      </w:pPr>
      <w:r w:rsidRPr="005769E2">
        <w:rPr>
          <w:rFonts w:cs="Arial"/>
          <w:b/>
          <w:szCs w:val="20"/>
        </w:rPr>
        <w:t>Vprašanj</w:t>
      </w:r>
      <w:r w:rsidR="00B670A7">
        <w:rPr>
          <w:rFonts w:cs="Arial"/>
          <w:b/>
          <w:szCs w:val="20"/>
        </w:rPr>
        <w:t>a</w:t>
      </w:r>
      <w:r w:rsidRPr="005769E2">
        <w:rPr>
          <w:rFonts w:cs="Arial"/>
          <w:b/>
          <w:szCs w:val="20"/>
        </w:rPr>
        <w:t>:</w:t>
      </w:r>
    </w:p>
    <w:p w14:paraId="159247E7" w14:textId="6B45FFE7" w:rsidR="00980763" w:rsidRPr="00980763" w:rsidRDefault="00980763" w:rsidP="00980763">
      <w:pPr>
        <w:pStyle w:val="Odstavekseznama"/>
        <w:numPr>
          <w:ilvl w:val="0"/>
          <w:numId w:val="10"/>
        </w:numPr>
        <w:spacing w:line="276" w:lineRule="auto"/>
        <w:ind w:left="567" w:hanging="283"/>
        <w:jc w:val="both"/>
      </w:pPr>
      <w:r w:rsidRPr="00980763">
        <w:rPr>
          <w:rFonts w:cs="Arial"/>
          <w:i/>
          <w:szCs w:val="20"/>
        </w:rPr>
        <w:t>Spoštovani, V zvezi s tem javnim n</w:t>
      </w:r>
      <w:r>
        <w:rPr>
          <w:rFonts w:cs="Arial"/>
          <w:i/>
          <w:szCs w:val="20"/>
        </w:rPr>
        <w:t>a</w:t>
      </w:r>
      <w:r w:rsidRPr="00980763">
        <w:rPr>
          <w:rFonts w:cs="Arial"/>
          <w:i/>
          <w:szCs w:val="20"/>
        </w:rPr>
        <w:t>ročilom imamo naslednja vprašanja:</w:t>
      </w:r>
    </w:p>
    <w:p w14:paraId="3B7860A6" w14:textId="77777777" w:rsidR="00980763" w:rsidRDefault="00980763" w:rsidP="00980763">
      <w:pPr>
        <w:pStyle w:val="Odstavekseznama"/>
        <w:spacing w:line="276" w:lineRule="auto"/>
        <w:ind w:left="567"/>
        <w:jc w:val="both"/>
        <w:rPr>
          <w:rFonts w:cs="Arial"/>
          <w:i/>
          <w:szCs w:val="20"/>
        </w:rPr>
      </w:pPr>
    </w:p>
    <w:p w14:paraId="3B8AD303" w14:textId="7464009C" w:rsidR="00980763" w:rsidRDefault="00980763" w:rsidP="00980763">
      <w:pPr>
        <w:pStyle w:val="Odstavekseznama"/>
        <w:spacing w:line="276" w:lineRule="auto"/>
        <w:ind w:left="567"/>
        <w:jc w:val="both"/>
        <w:rPr>
          <w:rFonts w:cs="Arial"/>
          <w:i/>
          <w:szCs w:val="20"/>
        </w:rPr>
      </w:pPr>
      <w:r w:rsidRPr="00980763">
        <w:rPr>
          <w:rFonts w:cs="Arial"/>
          <w:i/>
          <w:szCs w:val="20"/>
        </w:rPr>
        <w:t>1. Točka 8.2.2.1. razpisne dokumentacije za sklop 1 zahteva, da je ponudnik neposredno pooblaščen s strani proizvajalca helikopterjev Agusta-Bell za helikopterje tipa AB206 (dokazilo Leonardo autorizacija). Ali se lahko pogoj spremeni na način, da se zahteva, da je ponudnik pooblaščen servisni center za helikopterje tipa AB206 proizvajalca Leonardo S.p.A. (Part 145 autorizacija)?</w:t>
      </w:r>
    </w:p>
    <w:p w14:paraId="1244CC73" w14:textId="77777777" w:rsidR="00980763" w:rsidRDefault="00980763" w:rsidP="00980763">
      <w:pPr>
        <w:pStyle w:val="Odstavekseznama"/>
        <w:spacing w:line="276" w:lineRule="auto"/>
        <w:ind w:left="567"/>
        <w:jc w:val="both"/>
        <w:rPr>
          <w:rFonts w:cs="Arial"/>
          <w:i/>
          <w:szCs w:val="20"/>
        </w:rPr>
      </w:pPr>
    </w:p>
    <w:p w14:paraId="59F12F5E" w14:textId="77777777" w:rsidR="00980763" w:rsidRDefault="00980763" w:rsidP="00980763">
      <w:pPr>
        <w:pStyle w:val="Odstavekseznama"/>
        <w:spacing w:line="276" w:lineRule="auto"/>
        <w:ind w:left="567"/>
        <w:jc w:val="both"/>
        <w:rPr>
          <w:rFonts w:cs="Arial"/>
          <w:i/>
          <w:szCs w:val="20"/>
        </w:rPr>
      </w:pPr>
      <w:r w:rsidRPr="00980763">
        <w:rPr>
          <w:rFonts w:cs="Arial"/>
          <w:i/>
          <w:szCs w:val="20"/>
        </w:rPr>
        <w:t>2. Člen 7. Okvirnega sporazuma določa: “V primerih popravil lahko izvajalec v roku največ 21 dni po prejemu blaga v popravilo ter na podlagi podrobnega pregleda le-tega opredeli končni obseg popravila in končni rok izvedbe popravila ter to pisno sporoči naročniku. V primeru zamude roka iz prejšnjega odstavka, se informacija o morebitnem podaljšanju roka izvedbe ne upošteva, upošteva se rok izvedbe iz naročila naročnika (prvotne ponudbe izvajalca).” Zaradi težav v globalni dobavni verigi so se roki popravil za določene komponente drastično podaljšali in se konstantno spreminjajo. Tako ne moremo zagotoviti, da bomo v zgoraj navedenem roku že lahko določili končni rok izvedbe. Prosimo, da se člen spremeni tako, da se doda: “razen če se strokovna služba naročnika in izbrani ponudnik – izvajalec v izjemnih primerih dogovorita drugače”.</w:t>
      </w:r>
    </w:p>
    <w:p w14:paraId="31FF5BA9" w14:textId="77777777" w:rsidR="00980763" w:rsidRDefault="00980763" w:rsidP="00980763">
      <w:pPr>
        <w:pStyle w:val="Odstavekseznama"/>
        <w:spacing w:line="276" w:lineRule="auto"/>
        <w:ind w:left="567"/>
        <w:jc w:val="both"/>
        <w:rPr>
          <w:rFonts w:cs="Arial"/>
          <w:i/>
          <w:szCs w:val="20"/>
        </w:rPr>
      </w:pPr>
    </w:p>
    <w:p w14:paraId="019A8DCB" w14:textId="14B2FF78" w:rsidR="00D11A05" w:rsidRDefault="00980763" w:rsidP="00980763">
      <w:pPr>
        <w:pStyle w:val="Odstavekseznama"/>
        <w:spacing w:line="276" w:lineRule="auto"/>
        <w:ind w:left="567"/>
        <w:jc w:val="both"/>
      </w:pPr>
      <w:r w:rsidRPr="00980763">
        <w:rPr>
          <w:rFonts w:cs="Arial"/>
          <w:i/>
          <w:szCs w:val="20"/>
        </w:rPr>
        <w:t>3. Prosimo, da se 9. člen osnutka okvirnega sporazuma dopolni tako, da bo določena najvišja možna pogodbena kazen (npr. največ 15% od vrednosti naročila). Hvala za odgovore in lep pozdrav</w:t>
      </w:r>
    </w:p>
    <w:p w14:paraId="45085A83" w14:textId="04F3468C" w:rsidR="000678EA" w:rsidRPr="000678EA" w:rsidRDefault="000678EA" w:rsidP="005F2C51">
      <w:pPr>
        <w:jc w:val="both"/>
      </w:pPr>
      <w:r w:rsidRPr="000678EA">
        <w:lastRenderedPageBreak/>
        <w:t>Odgovor</w:t>
      </w:r>
      <w:r w:rsidR="00B670A7">
        <w:t>i</w:t>
      </w:r>
      <w:r w:rsidRPr="000678EA">
        <w:t>:</w:t>
      </w:r>
    </w:p>
    <w:p w14:paraId="4F863903" w14:textId="77777777" w:rsidR="00980763" w:rsidRDefault="00980763" w:rsidP="00873F35">
      <w:pPr>
        <w:jc w:val="both"/>
      </w:pPr>
    </w:p>
    <w:p w14:paraId="5B299D70" w14:textId="3F864483" w:rsidR="00C2077B" w:rsidRDefault="00D11A05" w:rsidP="00873F35">
      <w:pPr>
        <w:jc w:val="both"/>
      </w:pPr>
      <w:r>
        <w:t xml:space="preserve">1. </w:t>
      </w:r>
      <w:r w:rsidR="009B2368">
        <w:t>Na</w:t>
      </w:r>
      <w:r w:rsidR="00980763">
        <w:t xml:space="preserve"> podlagi </w:t>
      </w:r>
      <w:r w:rsidR="00005D2C">
        <w:t xml:space="preserve">prejetega </w:t>
      </w:r>
      <w:r w:rsidR="00980763">
        <w:t xml:space="preserve">vprašanja potencialnega ponudnika in po </w:t>
      </w:r>
      <w:r w:rsidR="000000DE">
        <w:t xml:space="preserve">ponovni </w:t>
      </w:r>
      <w:r w:rsidR="00980763">
        <w:t xml:space="preserve">preučitvi svojih zahtev in potreb, naročnik </w:t>
      </w:r>
      <w:r w:rsidR="004E663E">
        <w:t>dopolnjuje</w:t>
      </w:r>
      <w:r w:rsidR="00980763">
        <w:t xml:space="preserve"> pogoj za sodelovanje iz podtočke 1 točke 8.2.2</w:t>
      </w:r>
      <w:r w:rsidR="00C82C5D">
        <w:t xml:space="preserve"> Navodila za izdelavo ponudbe</w:t>
      </w:r>
      <w:r w:rsidR="00980763">
        <w:t>, kot izhaja iz točke II tega dokumenta.</w:t>
      </w:r>
    </w:p>
    <w:p w14:paraId="20B559BA" w14:textId="77777777" w:rsidR="00873F35" w:rsidRDefault="00873F35" w:rsidP="00873F35">
      <w:pPr>
        <w:jc w:val="both"/>
      </w:pPr>
    </w:p>
    <w:p w14:paraId="76CCE4FE" w14:textId="5B62905A" w:rsidR="00873F35" w:rsidRDefault="00873F35" w:rsidP="00873F35">
      <w:pPr>
        <w:jc w:val="both"/>
      </w:pPr>
      <w:r>
        <w:t xml:space="preserve">2. </w:t>
      </w:r>
      <w:r w:rsidR="00C82C5D">
        <w:t>Na podlagi prejetega vprašanja potencialnega ponudnika in po</w:t>
      </w:r>
      <w:r w:rsidR="000000DE">
        <w:t xml:space="preserve"> ponovni</w:t>
      </w:r>
      <w:r w:rsidR="00C82C5D">
        <w:t xml:space="preserve"> preučitvi svojih zahtev in potreb, naročnik dopolnjuje </w:t>
      </w:r>
      <w:r w:rsidR="00EA5E79">
        <w:t>7. člen osnutka okvirnega sporazuma</w:t>
      </w:r>
      <w:r w:rsidR="00C82C5D">
        <w:t>, kot izhaja iz točke II tega dokumenta.</w:t>
      </w:r>
    </w:p>
    <w:p w14:paraId="40C8C2DB" w14:textId="77777777" w:rsidR="00873F35" w:rsidRDefault="00873F35" w:rsidP="00873F35">
      <w:pPr>
        <w:jc w:val="both"/>
      </w:pPr>
    </w:p>
    <w:p w14:paraId="157F4543" w14:textId="5B77C19D" w:rsidR="00873F35" w:rsidRDefault="00873F35" w:rsidP="00873F35">
      <w:pPr>
        <w:jc w:val="both"/>
      </w:pPr>
      <w:r>
        <w:t xml:space="preserve">3. </w:t>
      </w:r>
      <w:r w:rsidR="00EA5E79">
        <w:t xml:space="preserve">Na podlagi prejetega vprašanja potencialnega ponudnika in po </w:t>
      </w:r>
      <w:r w:rsidR="000000DE">
        <w:t xml:space="preserve">ponovni </w:t>
      </w:r>
      <w:r w:rsidR="00EA5E79">
        <w:t>preučitvi svojih zahtev in potreb, naročnik dopolnjuje 9. člen osnutka okvirnega sporazuma, kot izhaja iz točke II tega dokumenta.</w:t>
      </w:r>
    </w:p>
    <w:p w14:paraId="2B3D9719" w14:textId="77777777" w:rsidR="00873F35" w:rsidRDefault="00873F35" w:rsidP="00873F35">
      <w:pPr>
        <w:jc w:val="both"/>
      </w:pPr>
    </w:p>
    <w:p w14:paraId="4ED724FB" w14:textId="77777777" w:rsidR="009B2368" w:rsidRDefault="009B2368" w:rsidP="00873F35">
      <w:pPr>
        <w:jc w:val="both"/>
      </w:pPr>
    </w:p>
    <w:p w14:paraId="632F2F53" w14:textId="33F13A8A" w:rsidR="009B2368" w:rsidRPr="00DF4DF9" w:rsidRDefault="009B2368" w:rsidP="009B2368">
      <w:pPr>
        <w:spacing w:line="276" w:lineRule="auto"/>
        <w:jc w:val="both"/>
        <w:rPr>
          <w:rFonts w:cs="Arial"/>
          <w:b/>
          <w:i/>
          <w:szCs w:val="20"/>
        </w:rPr>
      </w:pPr>
      <w:r w:rsidRPr="00DF4DF9">
        <w:rPr>
          <w:rFonts w:cs="Arial"/>
          <w:b/>
          <w:i/>
          <w:szCs w:val="20"/>
        </w:rPr>
        <w:t>II. Sprememb</w:t>
      </w:r>
      <w:r w:rsidR="00C9734A">
        <w:rPr>
          <w:rFonts w:cs="Arial"/>
          <w:b/>
          <w:i/>
          <w:szCs w:val="20"/>
        </w:rPr>
        <w:t>e</w:t>
      </w:r>
      <w:r w:rsidRPr="00DF4DF9">
        <w:rPr>
          <w:rFonts w:cs="Arial"/>
          <w:b/>
          <w:i/>
          <w:szCs w:val="20"/>
        </w:rPr>
        <w:t xml:space="preserve"> razpisne dokumentacije</w:t>
      </w:r>
    </w:p>
    <w:p w14:paraId="243762EA" w14:textId="77777777" w:rsidR="009B2368" w:rsidRPr="00DF4DF9" w:rsidRDefault="009B2368" w:rsidP="009B2368">
      <w:pPr>
        <w:spacing w:line="276" w:lineRule="auto"/>
        <w:jc w:val="both"/>
        <w:rPr>
          <w:rFonts w:cs="Arial"/>
          <w:szCs w:val="20"/>
        </w:rPr>
      </w:pPr>
    </w:p>
    <w:p w14:paraId="7BDA63BA" w14:textId="4F802800" w:rsidR="009B2368" w:rsidRDefault="009B2368" w:rsidP="00C9734A">
      <w:pPr>
        <w:pStyle w:val="Odstavekseznama"/>
        <w:numPr>
          <w:ilvl w:val="0"/>
          <w:numId w:val="22"/>
        </w:numPr>
        <w:spacing w:line="276" w:lineRule="auto"/>
        <w:ind w:left="284"/>
        <w:jc w:val="both"/>
        <w:rPr>
          <w:rFonts w:cs="Arial"/>
          <w:szCs w:val="20"/>
        </w:rPr>
      </w:pPr>
      <w:r w:rsidRPr="00C9734A">
        <w:rPr>
          <w:rFonts w:cs="Arial"/>
          <w:szCs w:val="20"/>
        </w:rPr>
        <w:t>Naročnik na podlagi prejetega vprašanja potencialnega ponudnika in po ponovni preučitvi svojih zahtev</w:t>
      </w:r>
      <w:r w:rsidR="00AB2859">
        <w:rPr>
          <w:rFonts w:cs="Arial"/>
          <w:szCs w:val="20"/>
        </w:rPr>
        <w:t xml:space="preserve"> in potreb</w:t>
      </w:r>
      <w:r w:rsidRPr="00C9734A">
        <w:rPr>
          <w:rFonts w:cs="Arial"/>
          <w:szCs w:val="20"/>
        </w:rPr>
        <w:t xml:space="preserve"> </w:t>
      </w:r>
      <w:r w:rsidR="00AB2859">
        <w:t>dopolnjuje pogoj za sodelovanje iz podtočke 1 točke 8.2.2 Navodila za izdelavo ponudbe</w:t>
      </w:r>
      <w:r w:rsidRPr="00C9734A">
        <w:rPr>
          <w:rFonts w:cs="Arial"/>
          <w:szCs w:val="20"/>
        </w:rPr>
        <w:t>, ki je sestavni del razpisne dokumentacije predmetnega javnega naročila, tako, da se ta del pravilno glasi:</w:t>
      </w:r>
    </w:p>
    <w:p w14:paraId="1F8F2971" w14:textId="77777777" w:rsidR="00A5495F" w:rsidRPr="00C9734A" w:rsidRDefault="00A5495F" w:rsidP="00A5495F">
      <w:pPr>
        <w:pStyle w:val="Odstavekseznama"/>
        <w:spacing w:line="276" w:lineRule="auto"/>
        <w:ind w:left="284"/>
        <w:jc w:val="both"/>
        <w:rPr>
          <w:rFonts w:cs="Arial"/>
          <w:szCs w:val="20"/>
        </w:rPr>
      </w:pPr>
    </w:p>
    <w:p w14:paraId="658D6F8C" w14:textId="6B68C4E1" w:rsidR="00AB2859" w:rsidRPr="005148E2" w:rsidRDefault="00A5495F" w:rsidP="00A5495F">
      <w:pPr>
        <w:jc w:val="both"/>
        <w:rPr>
          <w:rFonts w:cs="Arial"/>
          <w:b/>
          <w:szCs w:val="20"/>
        </w:rPr>
      </w:pPr>
      <w:r>
        <w:t xml:space="preserve">»1. </w:t>
      </w:r>
      <w:r w:rsidR="00AB2859" w:rsidRPr="005148E2">
        <w:rPr>
          <w:rFonts w:cs="Arial"/>
          <w:szCs w:val="20"/>
        </w:rPr>
        <w:t xml:space="preserve">Za sklop </w:t>
      </w:r>
      <w:r w:rsidR="00AB2859">
        <w:rPr>
          <w:rFonts w:cs="Arial"/>
          <w:szCs w:val="20"/>
        </w:rPr>
        <w:t>1</w:t>
      </w:r>
      <w:r w:rsidR="00AB2859" w:rsidRPr="005148E2">
        <w:rPr>
          <w:rFonts w:cs="Arial"/>
          <w:szCs w:val="20"/>
        </w:rPr>
        <w:t xml:space="preserve"> </w:t>
      </w:r>
      <w:r w:rsidR="00AB2859" w:rsidRPr="005148E2">
        <w:rPr>
          <w:rFonts w:cs="Arial"/>
          <w:i/>
          <w:szCs w:val="20"/>
        </w:rPr>
        <w:t xml:space="preserve">/velja le v primeru, če se ponudnik prijavlja na sklop </w:t>
      </w:r>
      <w:r w:rsidR="00AB2859">
        <w:rPr>
          <w:rFonts w:cs="Arial"/>
          <w:i/>
          <w:szCs w:val="20"/>
        </w:rPr>
        <w:t>1</w:t>
      </w:r>
      <w:r w:rsidR="00AB2859" w:rsidRPr="005148E2">
        <w:rPr>
          <w:rFonts w:cs="Arial"/>
          <w:i/>
          <w:szCs w:val="20"/>
        </w:rPr>
        <w:t>/</w:t>
      </w:r>
      <w:r w:rsidR="00AB2859" w:rsidRPr="005148E2">
        <w:rPr>
          <w:rFonts w:cs="Arial"/>
          <w:szCs w:val="20"/>
        </w:rPr>
        <w:t>:</w:t>
      </w:r>
    </w:p>
    <w:p w14:paraId="7DFD35C8" w14:textId="77777777" w:rsidR="00AB2859" w:rsidRPr="005148E2" w:rsidRDefault="00AB2859" w:rsidP="00AB2859">
      <w:pPr>
        <w:ind w:left="851"/>
        <w:jc w:val="both"/>
        <w:rPr>
          <w:rFonts w:cs="Arial"/>
          <w:color w:val="000000" w:themeColor="text1"/>
          <w:szCs w:val="20"/>
        </w:rPr>
      </w:pPr>
      <w:r w:rsidRPr="005148E2">
        <w:rPr>
          <w:rFonts w:cs="Arial"/>
          <w:color w:val="000000" w:themeColor="text1"/>
          <w:szCs w:val="20"/>
        </w:rPr>
        <w:t xml:space="preserve">Ponudnik je </w:t>
      </w:r>
      <w:r>
        <w:rPr>
          <w:rFonts w:cs="Arial"/>
          <w:color w:val="000000" w:themeColor="text1"/>
          <w:szCs w:val="20"/>
        </w:rPr>
        <w:t xml:space="preserve">neposredno </w:t>
      </w:r>
      <w:r w:rsidRPr="005148E2">
        <w:rPr>
          <w:rFonts w:cs="Arial"/>
          <w:color w:val="000000" w:themeColor="text1"/>
          <w:szCs w:val="20"/>
        </w:rPr>
        <w:t>pooblaščen</w:t>
      </w:r>
      <w:r>
        <w:rPr>
          <w:rFonts w:cs="Arial"/>
          <w:color w:val="000000" w:themeColor="text1"/>
          <w:szCs w:val="20"/>
        </w:rPr>
        <w:t xml:space="preserve"> s strani proizvajalca</w:t>
      </w:r>
      <w:r w:rsidRPr="005148E2">
        <w:rPr>
          <w:rFonts w:cs="Arial"/>
          <w:color w:val="000000" w:themeColor="text1"/>
          <w:szCs w:val="20"/>
        </w:rPr>
        <w:t xml:space="preserve"> helikopterjev Agusta-Bell</w:t>
      </w:r>
      <w:r>
        <w:rPr>
          <w:rFonts w:cs="Arial"/>
          <w:color w:val="000000" w:themeColor="text1"/>
          <w:szCs w:val="20"/>
        </w:rPr>
        <w:t xml:space="preserve"> za logistično podporo pri vzdrževanju helikopterjev,</w:t>
      </w:r>
      <w:r w:rsidRPr="005148E2">
        <w:rPr>
          <w:rFonts w:cs="Arial"/>
          <w:color w:val="000000" w:themeColor="text1"/>
          <w:szCs w:val="20"/>
        </w:rPr>
        <w:t xml:space="preserve"> ki so predmet vzdrževanja tega sklopa:</w:t>
      </w:r>
    </w:p>
    <w:p w14:paraId="76053762" w14:textId="77777777" w:rsidR="00AB2859" w:rsidRPr="005148E2" w:rsidRDefault="00AB2859" w:rsidP="00AB2859">
      <w:pPr>
        <w:pStyle w:val="Odstavekseznama"/>
        <w:numPr>
          <w:ilvl w:val="0"/>
          <w:numId w:val="24"/>
        </w:numPr>
        <w:jc w:val="both"/>
      </w:pPr>
      <w:r w:rsidRPr="005148E2">
        <w:t>AB-206: S/N 8646</w:t>
      </w:r>
    </w:p>
    <w:p w14:paraId="412AA303" w14:textId="6012A9C9" w:rsidR="00AB2859" w:rsidRPr="008864AD" w:rsidRDefault="00AB2859" w:rsidP="00AB2859">
      <w:pPr>
        <w:pStyle w:val="Odstavekseznama"/>
        <w:numPr>
          <w:ilvl w:val="0"/>
          <w:numId w:val="24"/>
        </w:numPr>
        <w:jc w:val="both"/>
      </w:pPr>
      <w:r w:rsidRPr="005148E2">
        <w:t>AB-206: S/N 8643</w:t>
      </w:r>
    </w:p>
    <w:p w14:paraId="1BBC8009" w14:textId="05A71EA1" w:rsidR="00AB2859" w:rsidRPr="00AB2859" w:rsidRDefault="00AB2859" w:rsidP="00AB2859">
      <w:pPr>
        <w:ind w:left="851"/>
        <w:rPr>
          <w:rFonts w:cs="Arial"/>
          <w:szCs w:val="20"/>
        </w:rPr>
      </w:pPr>
      <w:r w:rsidRPr="00AB2859">
        <w:rPr>
          <w:rFonts w:cs="Arial"/>
          <w:szCs w:val="20"/>
        </w:rPr>
        <w:t>ali ima veljavno Part 145 avtorizacijo za navedeni tip helikopterjev.</w:t>
      </w:r>
      <w:r w:rsidR="00A5495F">
        <w:rPr>
          <w:rFonts w:cs="Arial"/>
          <w:szCs w:val="20"/>
        </w:rPr>
        <w:t>«</w:t>
      </w:r>
    </w:p>
    <w:p w14:paraId="48438606" w14:textId="77777777" w:rsidR="00C9734A" w:rsidRDefault="00C9734A" w:rsidP="00994D2A">
      <w:pPr>
        <w:jc w:val="both"/>
      </w:pPr>
    </w:p>
    <w:p w14:paraId="7CA49EE2" w14:textId="6E62026F" w:rsidR="00B50233" w:rsidRPr="00C9734A" w:rsidRDefault="00B50233" w:rsidP="00B50233">
      <w:pPr>
        <w:pStyle w:val="Odstavekseznama"/>
        <w:numPr>
          <w:ilvl w:val="0"/>
          <w:numId w:val="22"/>
        </w:numPr>
        <w:spacing w:line="276" w:lineRule="auto"/>
        <w:ind w:left="284"/>
        <w:jc w:val="both"/>
        <w:rPr>
          <w:rFonts w:cs="Arial"/>
          <w:szCs w:val="20"/>
        </w:rPr>
      </w:pPr>
      <w:r w:rsidRPr="00C9734A">
        <w:rPr>
          <w:rFonts w:cs="Arial"/>
          <w:szCs w:val="20"/>
        </w:rPr>
        <w:t>Naročnik na podlagi prejetega vprašanja potencialnega ponudnika in po ponovni preučitvi svojih zahtev</w:t>
      </w:r>
      <w:r>
        <w:rPr>
          <w:rFonts w:cs="Arial"/>
          <w:szCs w:val="20"/>
        </w:rPr>
        <w:t xml:space="preserve"> in potreb</w:t>
      </w:r>
      <w:r w:rsidRPr="00C9734A">
        <w:rPr>
          <w:rFonts w:cs="Arial"/>
          <w:szCs w:val="20"/>
        </w:rPr>
        <w:t xml:space="preserve"> </w:t>
      </w:r>
      <w:r>
        <w:t>dopolnjuje zadnji odstavek 7. člena osnutka okvirnega sporazuma</w:t>
      </w:r>
      <w:r w:rsidRPr="00C9734A">
        <w:rPr>
          <w:rFonts w:cs="Arial"/>
          <w:szCs w:val="20"/>
        </w:rPr>
        <w:t xml:space="preserve">, ki je sestavni del razpisne dokumentacije predmetnega javnega naročila, tako, da se ta </w:t>
      </w:r>
      <w:r w:rsidR="00A5495F">
        <w:rPr>
          <w:rFonts w:cs="Arial"/>
          <w:szCs w:val="20"/>
        </w:rPr>
        <w:t>odstavek</w:t>
      </w:r>
      <w:r w:rsidRPr="00C9734A">
        <w:rPr>
          <w:rFonts w:cs="Arial"/>
          <w:szCs w:val="20"/>
        </w:rPr>
        <w:t xml:space="preserve"> pravilno glasi:</w:t>
      </w:r>
    </w:p>
    <w:p w14:paraId="0ADA835A" w14:textId="45214898" w:rsidR="00C9734A" w:rsidRDefault="00C9734A" w:rsidP="00C9734A">
      <w:pPr>
        <w:jc w:val="both"/>
      </w:pPr>
    </w:p>
    <w:p w14:paraId="5D6A4F4A" w14:textId="2855062F" w:rsidR="00A5495F" w:rsidRPr="00C3276D" w:rsidRDefault="00873B17" w:rsidP="00A5495F">
      <w:pPr>
        <w:spacing w:line="276" w:lineRule="auto"/>
        <w:jc w:val="both"/>
        <w:rPr>
          <w:rFonts w:cs="Arial"/>
          <w:szCs w:val="20"/>
        </w:rPr>
      </w:pPr>
      <w:r w:rsidRPr="00C3276D">
        <w:rPr>
          <w:rFonts w:cs="Arial"/>
          <w:szCs w:val="20"/>
        </w:rPr>
        <w:t>»</w:t>
      </w:r>
      <w:r w:rsidR="00A5495F" w:rsidRPr="00C3276D">
        <w:rPr>
          <w:rFonts w:cs="Arial"/>
          <w:szCs w:val="20"/>
        </w:rPr>
        <w:t>V primeru zamude roka iz prejšnjega odstavka, se informacija o morebitnem podaljšanju roka  izvedbe ne upošteva, upošteva se rok izvedbe iz naročila naročnika (prvotne ponudbe izvajalca), razen če se strokovna služba naročnika in izvajalec v izjemnih primerih dogovorita drugače.</w:t>
      </w:r>
      <w:r w:rsidRPr="00C3276D">
        <w:rPr>
          <w:rFonts w:cs="Arial"/>
          <w:szCs w:val="20"/>
        </w:rPr>
        <w:t>«</w:t>
      </w:r>
    </w:p>
    <w:p w14:paraId="6F29502F" w14:textId="77777777" w:rsidR="00C9734A" w:rsidRDefault="00C9734A" w:rsidP="00994D2A">
      <w:pPr>
        <w:jc w:val="both"/>
      </w:pPr>
    </w:p>
    <w:p w14:paraId="16274B29" w14:textId="433861F5" w:rsidR="00C3276D" w:rsidRPr="00C9734A" w:rsidRDefault="00C3276D" w:rsidP="00C3276D">
      <w:pPr>
        <w:pStyle w:val="Odstavekseznama"/>
        <w:numPr>
          <w:ilvl w:val="0"/>
          <w:numId w:val="22"/>
        </w:numPr>
        <w:spacing w:line="276" w:lineRule="auto"/>
        <w:ind w:left="284"/>
        <w:jc w:val="both"/>
        <w:rPr>
          <w:rFonts w:cs="Arial"/>
          <w:szCs w:val="20"/>
        </w:rPr>
      </w:pPr>
      <w:r w:rsidRPr="00C9734A">
        <w:rPr>
          <w:rFonts w:cs="Arial"/>
          <w:szCs w:val="20"/>
        </w:rPr>
        <w:t>Naročnik na podlagi prejetega vprašanja potencialnega ponudnika in po ponovni preučitvi svojih zahtev</w:t>
      </w:r>
      <w:r>
        <w:rPr>
          <w:rFonts w:cs="Arial"/>
          <w:szCs w:val="20"/>
        </w:rPr>
        <w:t xml:space="preserve"> in potreb</w:t>
      </w:r>
      <w:r w:rsidRPr="00C9734A">
        <w:rPr>
          <w:rFonts w:cs="Arial"/>
          <w:szCs w:val="20"/>
        </w:rPr>
        <w:t xml:space="preserve"> </w:t>
      </w:r>
      <w:r>
        <w:t>dopolnjuje prvi odstavek 9. člena osnutka okvirnega sporazuma</w:t>
      </w:r>
      <w:r w:rsidRPr="00C9734A">
        <w:rPr>
          <w:rFonts w:cs="Arial"/>
          <w:szCs w:val="20"/>
        </w:rPr>
        <w:t xml:space="preserve">, ki je sestavni del razpisne dokumentacije predmetnega javnega naročila, tako, da se ta </w:t>
      </w:r>
      <w:r>
        <w:rPr>
          <w:rFonts w:cs="Arial"/>
          <w:szCs w:val="20"/>
        </w:rPr>
        <w:t>odstavek</w:t>
      </w:r>
      <w:r w:rsidRPr="00C9734A">
        <w:rPr>
          <w:rFonts w:cs="Arial"/>
          <w:szCs w:val="20"/>
        </w:rPr>
        <w:t xml:space="preserve"> pravilno glasi:</w:t>
      </w:r>
    </w:p>
    <w:p w14:paraId="7C7B2CB9" w14:textId="77777777" w:rsidR="00C3276D" w:rsidRDefault="00C3276D" w:rsidP="00C3276D">
      <w:pPr>
        <w:jc w:val="both"/>
      </w:pPr>
    </w:p>
    <w:p w14:paraId="1C6FA454" w14:textId="4E76AF3B" w:rsidR="00C3276D" w:rsidRPr="00C3276D" w:rsidRDefault="00C3276D" w:rsidP="00C3276D">
      <w:pPr>
        <w:spacing w:line="276" w:lineRule="auto"/>
        <w:jc w:val="both"/>
        <w:rPr>
          <w:rFonts w:cs="Arial"/>
          <w:szCs w:val="20"/>
        </w:rPr>
      </w:pPr>
      <w:r w:rsidRPr="00C3276D">
        <w:rPr>
          <w:rFonts w:cs="Arial"/>
          <w:szCs w:val="20"/>
        </w:rPr>
        <w:t>»V primeru zamude pri dobavi blaga oz. izvedbi storitev ali v primeru zamude s pravilno izpolnitvijo (od dospelosti obveznosti do odprave napak), bo naročnik za vsak dan zamude zaračunal izvajalcu pogodbeno kazen v višini 0,2 % od vrednosti naročenega nepravočasno dobavljenega blaga oz. izvedene storitve brez DDV, vendar največ 15 % od vrednosti naročila brez DDV.«</w:t>
      </w:r>
    </w:p>
    <w:p w14:paraId="1DDF2F53" w14:textId="77777777" w:rsidR="00C3276D" w:rsidRDefault="00C3276D" w:rsidP="00994D2A">
      <w:pPr>
        <w:jc w:val="both"/>
      </w:pPr>
    </w:p>
    <w:p w14:paraId="2234A9E7" w14:textId="77777777" w:rsidR="00C9734A" w:rsidRDefault="00C9734A" w:rsidP="00994D2A">
      <w:pPr>
        <w:jc w:val="both"/>
      </w:pPr>
    </w:p>
    <w:p w14:paraId="10821621" w14:textId="0BB7449A" w:rsidR="00994D2A" w:rsidRDefault="00994D2A" w:rsidP="00994D2A">
      <w:pPr>
        <w:jc w:val="both"/>
      </w:pPr>
      <w:r>
        <w:t>Sprememb</w:t>
      </w:r>
      <w:r w:rsidR="001F776A">
        <w:t>e</w:t>
      </w:r>
      <w:r>
        <w:t xml:space="preserve"> razpisne dokumentacije iz točke II tega dokumenta </w:t>
      </w:r>
      <w:r w:rsidR="001F776A">
        <w:t>so</w:t>
      </w:r>
      <w:r>
        <w:t xml:space="preserve"> razvidn</w:t>
      </w:r>
      <w:r w:rsidR="001F776A">
        <w:t>e</w:t>
      </w:r>
      <w:r>
        <w:t xml:space="preserve"> iz priložen</w:t>
      </w:r>
      <w:r w:rsidR="00F917AE">
        <w:t>ih</w:t>
      </w:r>
      <w:r>
        <w:t xml:space="preserve"> dokument</w:t>
      </w:r>
      <w:r w:rsidR="00F917AE">
        <w:t>ov</w:t>
      </w:r>
      <w:r>
        <w:t xml:space="preserve"> Navodilo za izdelavo ponudbe</w:t>
      </w:r>
      <w:r w:rsidR="001F776A">
        <w:t xml:space="preserve"> (podtočka </w:t>
      </w:r>
      <w:r w:rsidR="00C3276D">
        <w:t>1</w:t>
      </w:r>
      <w:r w:rsidR="001F776A">
        <w:t xml:space="preserve"> točke 8.2.2) ter</w:t>
      </w:r>
      <w:r w:rsidR="00F917AE">
        <w:t xml:space="preserve"> Prilog</w:t>
      </w:r>
      <w:r w:rsidR="00C3276D">
        <w:t>e</w:t>
      </w:r>
      <w:r w:rsidR="00F917AE">
        <w:t xml:space="preserve"> št. </w:t>
      </w:r>
      <w:r w:rsidR="00C3276D">
        <w:t>4</w:t>
      </w:r>
      <w:r w:rsidR="00F917AE">
        <w:t xml:space="preserve"> – </w:t>
      </w:r>
      <w:r w:rsidR="00C3276D">
        <w:t>Osnutek okvirnega sporazuma</w:t>
      </w:r>
      <w:r>
        <w:t>. Sprememb</w:t>
      </w:r>
      <w:r w:rsidR="001F776A">
        <w:t>e</w:t>
      </w:r>
      <w:r>
        <w:t xml:space="preserve"> </w:t>
      </w:r>
      <w:r w:rsidR="001F776A">
        <w:t>so</w:t>
      </w:r>
      <w:r>
        <w:t xml:space="preserve"> v dokument</w:t>
      </w:r>
      <w:r w:rsidR="00F917AE">
        <w:t>ih</w:t>
      </w:r>
      <w:r>
        <w:t xml:space="preserve"> označen</w:t>
      </w:r>
      <w:r w:rsidR="001F776A">
        <w:t>e</w:t>
      </w:r>
      <w:r>
        <w:t xml:space="preserve"> z rdečo barvo besedila.</w:t>
      </w:r>
    </w:p>
    <w:p w14:paraId="7AA8CF6A" w14:textId="7492CD8D" w:rsidR="00994D2A" w:rsidRDefault="00994D2A" w:rsidP="00994D2A">
      <w:pPr>
        <w:jc w:val="both"/>
      </w:pPr>
      <w:r>
        <w:lastRenderedPageBreak/>
        <w:t>Dodatna pojasnila v zvezi s pripravo ponudbe in sprememb</w:t>
      </w:r>
      <w:r w:rsidR="001F776A">
        <w:t>e</w:t>
      </w:r>
      <w:r>
        <w:t xml:space="preserve"> razpisne dokumentacije so sestavni deli razpisne dokumentacije predmetnega javnega naročila.</w:t>
      </w:r>
    </w:p>
    <w:p w14:paraId="392A1410" w14:textId="77777777" w:rsidR="00994D2A" w:rsidRDefault="00994D2A" w:rsidP="00994D2A">
      <w:pPr>
        <w:jc w:val="both"/>
      </w:pPr>
    </w:p>
    <w:p w14:paraId="1FC5BFAA" w14:textId="613EEDC7" w:rsidR="003B1303" w:rsidRPr="005769E2" w:rsidRDefault="00994D2A" w:rsidP="00994D2A">
      <w:pPr>
        <w:jc w:val="both"/>
      </w:pPr>
      <w:r>
        <w:t>Naročnik sprememb</w:t>
      </w:r>
      <w:r w:rsidR="001F776A">
        <w:t>e</w:t>
      </w:r>
      <w:r>
        <w:t xml:space="preserve"> razpisne dokumentacije objavi na portalu javnih naročil.</w:t>
      </w:r>
    </w:p>
    <w:p w14:paraId="6D2DC60E" w14:textId="77777777" w:rsidR="00994D2A" w:rsidRDefault="00994D2A" w:rsidP="003B1303">
      <w:pPr>
        <w:jc w:val="both"/>
      </w:pPr>
    </w:p>
    <w:p w14:paraId="340046B0" w14:textId="2A788908" w:rsidR="003B1303" w:rsidRPr="005769E2" w:rsidRDefault="003B1303" w:rsidP="003B1303">
      <w:pPr>
        <w:jc w:val="both"/>
      </w:pPr>
      <w:r w:rsidRPr="005769E2">
        <w:t>Lep pozdrav,</w:t>
      </w:r>
    </w:p>
    <w:p w14:paraId="16E4EF2C" w14:textId="77777777" w:rsidR="003B1303" w:rsidRDefault="003B1303" w:rsidP="003B1303">
      <w:pPr>
        <w:jc w:val="both"/>
      </w:pPr>
    </w:p>
    <w:p w14:paraId="5D0FDBF7" w14:textId="77777777" w:rsidR="00366BE3" w:rsidRDefault="00366BE3" w:rsidP="003B1303">
      <w:pPr>
        <w:jc w:val="both"/>
      </w:pPr>
    </w:p>
    <w:p w14:paraId="5EE27684" w14:textId="77777777" w:rsidR="00441329" w:rsidRPr="005769E2" w:rsidRDefault="00441329" w:rsidP="003B1303">
      <w:pPr>
        <w:jc w:val="both"/>
      </w:pPr>
    </w:p>
    <w:p w14:paraId="2D131EF4" w14:textId="34CFAA8E" w:rsidR="00B078BD" w:rsidRPr="008C3FD9" w:rsidRDefault="003B1303" w:rsidP="00B078BD">
      <w:pPr>
        <w:pStyle w:val="podpisi"/>
        <w:spacing w:line="276" w:lineRule="auto"/>
        <w:rPr>
          <w:rFonts w:cs="Arial"/>
          <w:szCs w:val="20"/>
          <w:lang w:val="sl-SI"/>
        </w:rPr>
      </w:pPr>
      <w:r w:rsidRPr="005769E2">
        <w:rPr>
          <w:lang w:val="sl-SI"/>
        </w:rPr>
        <w:tab/>
      </w:r>
      <w:r w:rsidRPr="005769E2">
        <w:rPr>
          <w:lang w:val="sl-SI"/>
        </w:rPr>
        <w:tab/>
      </w:r>
      <w:r w:rsidRPr="005769E2">
        <w:rPr>
          <w:lang w:val="sl-SI"/>
        </w:rPr>
        <w:tab/>
      </w:r>
      <w:r w:rsidR="00337405">
        <w:rPr>
          <w:rFonts w:cs="Arial"/>
          <w:szCs w:val="20"/>
          <w:lang w:val="sl-SI"/>
        </w:rPr>
        <w:t>Erik Pagon</w:t>
      </w:r>
    </w:p>
    <w:p w14:paraId="519741A5" w14:textId="6C0B952F" w:rsidR="00B078BD" w:rsidRPr="008C3FD9" w:rsidRDefault="00B078BD" w:rsidP="00B078BD">
      <w:pPr>
        <w:pStyle w:val="podpisi"/>
        <w:spacing w:line="276" w:lineRule="auto"/>
        <w:rPr>
          <w:rFonts w:cs="Arial"/>
          <w:szCs w:val="20"/>
          <w:lang w:val="sl-SI"/>
        </w:rPr>
      </w:pPr>
      <w:r w:rsidRPr="008C3FD9">
        <w:rPr>
          <w:rFonts w:cs="Arial"/>
          <w:szCs w:val="20"/>
          <w:lang w:val="sl-SI"/>
        </w:rPr>
        <w:tab/>
      </w:r>
      <w:r w:rsidRPr="008C3FD9">
        <w:rPr>
          <w:rFonts w:cs="Arial"/>
          <w:szCs w:val="20"/>
          <w:lang w:val="sl-SI"/>
        </w:rPr>
        <w:tab/>
      </w:r>
      <w:r w:rsidRPr="008C3FD9">
        <w:rPr>
          <w:rFonts w:cs="Arial"/>
          <w:szCs w:val="20"/>
          <w:lang w:val="sl-SI"/>
        </w:rPr>
        <w:tab/>
        <w:t>generaln</w:t>
      </w:r>
      <w:r w:rsidR="00337405">
        <w:rPr>
          <w:rFonts w:cs="Arial"/>
          <w:szCs w:val="20"/>
          <w:lang w:val="sl-SI"/>
        </w:rPr>
        <w:t>i</w:t>
      </w:r>
      <w:r w:rsidRPr="008C3FD9">
        <w:rPr>
          <w:rFonts w:cs="Arial"/>
          <w:szCs w:val="20"/>
          <w:lang w:val="sl-SI"/>
        </w:rPr>
        <w:t xml:space="preserve"> sekretar</w:t>
      </w:r>
    </w:p>
    <w:p w14:paraId="6F53A986" w14:textId="77777777" w:rsidR="00C96CAA" w:rsidRDefault="00C96CAA" w:rsidP="003B1303">
      <w:pPr>
        <w:jc w:val="both"/>
      </w:pPr>
    </w:p>
    <w:p w14:paraId="2101B779" w14:textId="77777777" w:rsidR="00C96CAA" w:rsidRDefault="00C96CAA" w:rsidP="003B1303">
      <w:pPr>
        <w:jc w:val="both"/>
      </w:pPr>
    </w:p>
    <w:p w14:paraId="36E610AB" w14:textId="77777777" w:rsidR="00A86954" w:rsidRDefault="00A86954" w:rsidP="003B1303">
      <w:pPr>
        <w:jc w:val="both"/>
      </w:pPr>
    </w:p>
    <w:p w14:paraId="16120532" w14:textId="77777777" w:rsidR="009A5A76" w:rsidRDefault="009A5A76" w:rsidP="003B1303">
      <w:pPr>
        <w:jc w:val="both"/>
      </w:pPr>
    </w:p>
    <w:p w14:paraId="13FE002C" w14:textId="77777777" w:rsidR="00A86954" w:rsidRPr="004D6B73" w:rsidRDefault="00A86954" w:rsidP="00A86954">
      <w:pPr>
        <w:spacing w:line="276" w:lineRule="auto"/>
        <w:rPr>
          <w:rFonts w:cs="Arial"/>
          <w:szCs w:val="20"/>
        </w:rPr>
      </w:pPr>
      <w:r w:rsidRPr="004D6B73">
        <w:rPr>
          <w:rFonts w:cs="Arial"/>
          <w:szCs w:val="20"/>
        </w:rPr>
        <w:t>Priloga:</w:t>
      </w:r>
    </w:p>
    <w:p w14:paraId="125955E1" w14:textId="77777777" w:rsidR="00A86954" w:rsidRDefault="00A86954" w:rsidP="00A86954">
      <w:pPr>
        <w:spacing w:line="276" w:lineRule="auto"/>
        <w:rPr>
          <w:rFonts w:cs="Arial"/>
          <w:szCs w:val="20"/>
        </w:rPr>
      </w:pPr>
      <w:r w:rsidRPr="004D6B73">
        <w:rPr>
          <w:rFonts w:cs="Arial"/>
          <w:szCs w:val="20"/>
        </w:rPr>
        <w:t>- Navodilo za izdelavo ponudbe</w:t>
      </w:r>
    </w:p>
    <w:p w14:paraId="03181C6B" w14:textId="0C0496E4" w:rsidR="003A1945" w:rsidRPr="004D6B73" w:rsidRDefault="003A1945" w:rsidP="00A86954">
      <w:pPr>
        <w:spacing w:line="276" w:lineRule="auto"/>
        <w:rPr>
          <w:rFonts w:cs="Arial"/>
          <w:szCs w:val="20"/>
        </w:rPr>
      </w:pPr>
      <w:r>
        <w:rPr>
          <w:rFonts w:cs="Arial"/>
          <w:szCs w:val="20"/>
        </w:rPr>
        <w:t xml:space="preserve">- Priloga št. </w:t>
      </w:r>
      <w:r w:rsidR="00C3276D">
        <w:rPr>
          <w:rFonts w:cs="Arial"/>
          <w:szCs w:val="20"/>
        </w:rPr>
        <w:t>4</w:t>
      </w:r>
      <w:r>
        <w:rPr>
          <w:rFonts w:cs="Arial"/>
          <w:szCs w:val="20"/>
        </w:rPr>
        <w:t xml:space="preserve"> – </w:t>
      </w:r>
      <w:r w:rsidR="00C3276D">
        <w:rPr>
          <w:rFonts w:cs="Arial"/>
          <w:szCs w:val="20"/>
        </w:rPr>
        <w:t>Osnutek okvirnega sporazuma</w:t>
      </w:r>
    </w:p>
    <w:p w14:paraId="3D9CE688" w14:textId="77777777" w:rsidR="00A86954" w:rsidRDefault="00A86954" w:rsidP="003B1303">
      <w:pPr>
        <w:jc w:val="both"/>
      </w:pPr>
    </w:p>
    <w:p w14:paraId="2F844A51" w14:textId="77777777" w:rsidR="00C3276D" w:rsidRDefault="00C3276D" w:rsidP="003B1303">
      <w:pPr>
        <w:jc w:val="both"/>
      </w:pPr>
    </w:p>
    <w:p w14:paraId="06120E9C" w14:textId="10FB5C56" w:rsidR="003B1303" w:rsidRPr="005769E2" w:rsidRDefault="003B1303" w:rsidP="003B1303">
      <w:pPr>
        <w:jc w:val="both"/>
      </w:pPr>
      <w:r w:rsidRPr="005769E2">
        <w:t>Poslati:</w:t>
      </w:r>
    </w:p>
    <w:p w14:paraId="7DC72D97" w14:textId="77777777" w:rsidR="003B1303" w:rsidRPr="005769E2" w:rsidRDefault="003B1303" w:rsidP="003B1303">
      <w:pPr>
        <w:jc w:val="both"/>
      </w:pPr>
      <w:r w:rsidRPr="005769E2">
        <w:t>- naslovnikom - preko portala javnih naročil</w:t>
      </w:r>
    </w:p>
    <w:p w14:paraId="1761E53A" w14:textId="77777777" w:rsidR="003B1303" w:rsidRPr="005769E2" w:rsidRDefault="003B1303" w:rsidP="003B1303">
      <w:pPr>
        <w:jc w:val="both"/>
      </w:pPr>
    </w:p>
    <w:sectPr w:rsidR="003B1303" w:rsidRPr="005769E2" w:rsidSect="00164064">
      <w:headerReference w:type="first" r:id="rId8"/>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70D6C" w14:textId="77777777" w:rsidR="00360281" w:rsidRDefault="00360281">
      <w:r>
        <w:separator/>
      </w:r>
    </w:p>
  </w:endnote>
  <w:endnote w:type="continuationSeparator" w:id="0">
    <w:p w14:paraId="7A5864C6" w14:textId="77777777" w:rsidR="00360281" w:rsidRDefault="0036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A043" w14:textId="77777777" w:rsidR="00360281" w:rsidRDefault="00360281">
      <w:r>
        <w:separator/>
      </w:r>
    </w:p>
  </w:footnote>
  <w:footnote w:type="continuationSeparator" w:id="0">
    <w:p w14:paraId="0D19E0C2" w14:textId="77777777" w:rsidR="00360281" w:rsidRDefault="00360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C6A8" w14:textId="348D9D53" w:rsidR="00A85689" w:rsidRDefault="00A85112" w:rsidP="00CE5238">
    <w:pPr>
      <w:pStyle w:val="Glava"/>
      <w:tabs>
        <w:tab w:val="clear" w:pos="4320"/>
        <w:tab w:val="clear" w:pos="8640"/>
        <w:tab w:val="left" w:pos="5112"/>
      </w:tabs>
      <w:spacing w:before="120" w:line="240" w:lineRule="exact"/>
      <w:rPr>
        <w:rFonts w:cs="Arial"/>
        <w:sz w:val="16"/>
      </w:rPr>
    </w:pPr>
    <w:r>
      <w:rPr>
        <w:noProof/>
      </w:rPr>
      <w:drawing>
        <wp:anchor distT="0" distB="0" distL="114300" distR="114300" simplePos="0" relativeHeight="251658240" behindDoc="1" locked="0" layoutInCell="1" allowOverlap="1" wp14:anchorId="760FB8D8" wp14:editId="714D69B6">
          <wp:simplePos x="0" y="0"/>
          <wp:positionH relativeFrom="page">
            <wp:posOffset>583565</wp:posOffset>
          </wp:positionH>
          <wp:positionV relativeFrom="topMargin">
            <wp:posOffset>672465</wp:posOffset>
          </wp:positionV>
          <wp:extent cx="2814955" cy="312420"/>
          <wp:effectExtent l="0" t="0" r="4445" b="0"/>
          <wp:wrapNone/>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955" cy="312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C90414" w14:textId="19678CB4" w:rsidR="00A770A6" w:rsidRPr="008F3500" w:rsidRDefault="00360281" w:rsidP="00CE5238">
    <w:pPr>
      <w:pStyle w:val="Glava"/>
      <w:tabs>
        <w:tab w:val="clear" w:pos="4320"/>
        <w:tab w:val="clear" w:pos="8640"/>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7216" behindDoc="0" locked="0" layoutInCell="0" allowOverlap="1" wp14:anchorId="54333B17" wp14:editId="6C1247FC">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22C5BA"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00164064">
      <w:rPr>
        <w:rFonts w:cs="Arial"/>
        <w:sz w:val="16"/>
      </w:rPr>
      <w:t>Štefanova ulica 2</w:t>
    </w:r>
    <w:r w:rsidR="00A770A6" w:rsidRPr="008F3500">
      <w:rPr>
        <w:rFonts w:cs="Arial"/>
        <w:sz w:val="16"/>
      </w:rPr>
      <w:t xml:space="preserve">, </w:t>
    </w:r>
    <w:r w:rsidR="00164064">
      <w:rPr>
        <w:rFonts w:cs="Arial"/>
        <w:sz w:val="16"/>
      </w:rPr>
      <w:t>1501 Ljubljana</w:t>
    </w:r>
    <w:r w:rsidR="00A770A6" w:rsidRPr="008F3500">
      <w:rPr>
        <w:rFonts w:cs="Arial"/>
        <w:sz w:val="16"/>
      </w:rPr>
      <w:tab/>
      <w:t xml:space="preserve">T: </w:t>
    </w:r>
    <w:r w:rsidR="00164064">
      <w:rPr>
        <w:rFonts w:cs="Arial"/>
        <w:sz w:val="16"/>
      </w:rPr>
      <w:t>01 428 40 00</w:t>
    </w:r>
  </w:p>
  <w:p w14:paraId="13AE4EFB" w14:textId="77777777"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sidR="00164064">
      <w:rPr>
        <w:rFonts w:cs="Arial"/>
        <w:sz w:val="16"/>
      </w:rPr>
      <w:t>gp.mnz@gov.si</w:t>
    </w:r>
  </w:p>
  <w:p w14:paraId="2118B340" w14:textId="77777777"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r>
    <w:r w:rsidR="00662B7E">
      <w:rPr>
        <w:rFonts w:cs="Arial"/>
        <w:sz w:val="16"/>
      </w:rPr>
      <w:t>www</w:t>
    </w:r>
    <w:r w:rsidR="00164064">
      <w:rPr>
        <w:rFonts w:cs="Arial"/>
        <w:sz w:val="16"/>
      </w:rPr>
      <w:t>.gov.si</w:t>
    </w:r>
  </w:p>
  <w:p w14:paraId="4BA15D57" w14:textId="77777777"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BBA"/>
    <w:multiLevelType w:val="hybridMultilevel"/>
    <w:tmpl w:val="C54C83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A13C78"/>
    <w:multiLevelType w:val="hybridMultilevel"/>
    <w:tmpl w:val="7166F99C"/>
    <w:lvl w:ilvl="0" w:tplc="611E44A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0077D0F"/>
    <w:multiLevelType w:val="hybridMultilevel"/>
    <w:tmpl w:val="331C26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566D41"/>
    <w:multiLevelType w:val="hybridMultilevel"/>
    <w:tmpl w:val="186EB8CE"/>
    <w:lvl w:ilvl="0" w:tplc="BCF0D5EA">
      <w:start w:val="7"/>
      <w:numFmt w:val="bullet"/>
      <w:lvlText w:val="-"/>
      <w:lvlJc w:val="left"/>
      <w:pPr>
        <w:ind w:left="1434" w:hanging="360"/>
      </w:pPr>
      <w:rPr>
        <w:rFonts w:ascii="Arial" w:eastAsia="Times New Roman" w:hAnsi="Arial" w:cs="Arial" w:hint="default"/>
      </w:rPr>
    </w:lvl>
    <w:lvl w:ilvl="1" w:tplc="FFFFFFFF">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5" w15:restartNumberingAfterBreak="0">
    <w:nsid w:val="13567EAB"/>
    <w:multiLevelType w:val="hybridMultilevel"/>
    <w:tmpl w:val="F72E2A18"/>
    <w:lvl w:ilvl="0" w:tplc="EE8ACE2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BE6961"/>
    <w:multiLevelType w:val="hybridMultilevel"/>
    <w:tmpl w:val="444A5AB6"/>
    <w:lvl w:ilvl="0" w:tplc="C04EE2A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C959ED"/>
    <w:multiLevelType w:val="hybridMultilevel"/>
    <w:tmpl w:val="D9B469A4"/>
    <w:lvl w:ilvl="0" w:tplc="E3EC962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2A6B22"/>
    <w:multiLevelType w:val="hybridMultilevel"/>
    <w:tmpl w:val="F9D62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 w15:restartNumberingAfterBreak="0">
    <w:nsid w:val="2F422708"/>
    <w:multiLevelType w:val="hybridMultilevel"/>
    <w:tmpl w:val="D02017F2"/>
    <w:lvl w:ilvl="0" w:tplc="3D14B5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B93220"/>
    <w:multiLevelType w:val="hybridMultilevel"/>
    <w:tmpl w:val="C6BCA1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8F168C"/>
    <w:multiLevelType w:val="hybridMultilevel"/>
    <w:tmpl w:val="57A612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DD84112"/>
    <w:multiLevelType w:val="hybridMultilevel"/>
    <w:tmpl w:val="9662972A"/>
    <w:lvl w:ilvl="0" w:tplc="4662882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79262C3"/>
    <w:multiLevelType w:val="hybridMultilevel"/>
    <w:tmpl w:val="E7BE0F76"/>
    <w:lvl w:ilvl="0" w:tplc="D92027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0EF07CB"/>
    <w:multiLevelType w:val="hybridMultilevel"/>
    <w:tmpl w:val="7110E86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0" w15:restartNumberingAfterBreak="0">
    <w:nsid w:val="67F03BC4"/>
    <w:multiLevelType w:val="hybridMultilevel"/>
    <w:tmpl w:val="BA56E4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9A3067"/>
    <w:multiLevelType w:val="hybridMultilevel"/>
    <w:tmpl w:val="273ED938"/>
    <w:lvl w:ilvl="0" w:tplc="8A3EEC7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441B79"/>
    <w:multiLevelType w:val="hybridMultilevel"/>
    <w:tmpl w:val="C5946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F0147F"/>
    <w:multiLevelType w:val="hybridMultilevel"/>
    <w:tmpl w:val="1DD27188"/>
    <w:lvl w:ilvl="0" w:tplc="04240001">
      <w:start w:val="1"/>
      <w:numFmt w:val="bullet"/>
      <w:lvlText w:val=""/>
      <w:lvlJc w:val="left"/>
      <w:pPr>
        <w:ind w:left="1434" w:hanging="360"/>
      </w:pPr>
      <w:rPr>
        <w:rFonts w:ascii="Symbol" w:hAnsi="Symbol" w:hint="default"/>
      </w:rPr>
    </w:lvl>
    <w:lvl w:ilvl="1" w:tplc="CA06C438">
      <w:start w:val="1"/>
      <w:numFmt w:val="bullet"/>
      <w:lvlText w:val="o"/>
      <w:lvlJc w:val="left"/>
      <w:pPr>
        <w:ind w:left="2154" w:hanging="360"/>
      </w:pPr>
      <w:rPr>
        <w:rFonts w:ascii="Courier New" w:hAnsi="Courier New" w:cs="Courier New" w:hint="default"/>
        <w:color w:val="auto"/>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num w:numId="1" w16cid:durableId="322126732">
    <w:abstractNumId w:val="19"/>
  </w:num>
  <w:num w:numId="2" w16cid:durableId="68043666">
    <w:abstractNumId w:val="11"/>
  </w:num>
  <w:num w:numId="3" w16cid:durableId="2105883590">
    <w:abstractNumId w:val="16"/>
  </w:num>
  <w:num w:numId="4" w16cid:durableId="1258950370">
    <w:abstractNumId w:val="2"/>
  </w:num>
  <w:num w:numId="5" w16cid:durableId="819615856">
    <w:abstractNumId w:val="6"/>
  </w:num>
  <w:num w:numId="6" w16cid:durableId="873420813">
    <w:abstractNumId w:val="1"/>
  </w:num>
  <w:num w:numId="7" w16cid:durableId="1229417418">
    <w:abstractNumId w:val="17"/>
  </w:num>
  <w:num w:numId="8" w16cid:durableId="1182357949">
    <w:abstractNumId w:val="13"/>
  </w:num>
  <w:num w:numId="9" w16cid:durableId="1868520549">
    <w:abstractNumId w:val="22"/>
  </w:num>
  <w:num w:numId="10" w16cid:durableId="834877274">
    <w:abstractNumId w:val="14"/>
  </w:num>
  <w:num w:numId="11" w16cid:durableId="281764904">
    <w:abstractNumId w:val="12"/>
  </w:num>
  <w:num w:numId="12" w16cid:durableId="1082336388">
    <w:abstractNumId w:val="3"/>
  </w:num>
  <w:num w:numId="13" w16cid:durableId="291450485">
    <w:abstractNumId w:val="9"/>
  </w:num>
  <w:num w:numId="14" w16cid:durableId="650670790">
    <w:abstractNumId w:val="8"/>
  </w:num>
  <w:num w:numId="15" w16cid:durableId="665209441">
    <w:abstractNumId w:val="15"/>
  </w:num>
  <w:num w:numId="16" w16cid:durableId="2008555814">
    <w:abstractNumId w:val="5"/>
  </w:num>
  <w:num w:numId="17" w16cid:durableId="74324711">
    <w:abstractNumId w:val="21"/>
  </w:num>
  <w:num w:numId="18" w16cid:durableId="1441758105">
    <w:abstractNumId w:val="7"/>
  </w:num>
  <w:num w:numId="19" w16cid:durableId="1314603795">
    <w:abstractNumId w:val="0"/>
  </w:num>
  <w:num w:numId="20" w16cid:durableId="817115245">
    <w:abstractNumId w:val="23"/>
  </w:num>
  <w:num w:numId="21" w16cid:durableId="723796866">
    <w:abstractNumId w:val="4"/>
  </w:num>
  <w:num w:numId="22" w16cid:durableId="1289316961">
    <w:abstractNumId w:val="20"/>
  </w:num>
  <w:num w:numId="23" w16cid:durableId="1915511680">
    <w:abstractNumId w:val="10"/>
    <w:lvlOverride w:ilvl="0">
      <w:startOverride w:val="1"/>
    </w:lvlOverride>
    <w:lvlOverride w:ilvl="1">
      <w:startOverride w:val="1"/>
    </w:lvlOverride>
    <w:lvlOverride w:ilvl="2">
      <w:startOverride w:val="1"/>
    </w:lvlOverride>
    <w:lvlOverride w:ilvl="3">
      <w:startOverride w:val="1"/>
    </w:lvlOverride>
  </w:num>
  <w:num w:numId="24" w16cid:durableId="16489757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281"/>
    <w:rsid w:val="000000DE"/>
    <w:rsid w:val="00005D2C"/>
    <w:rsid w:val="00020407"/>
    <w:rsid w:val="00023A88"/>
    <w:rsid w:val="00027660"/>
    <w:rsid w:val="00032B2E"/>
    <w:rsid w:val="00034596"/>
    <w:rsid w:val="00035584"/>
    <w:rsid w:val="00042F08"/>
    <w:rsid w:val="000431FE"/>
    <w:rsid w:val="000678EA"/>
    <w:rsid w:val="00071FFF"/>
    <w:rsid w:val="00073495"/>
    <w:rsid w:val="0008181B"/>
    <w:rsid w:val="000847C3"/>
    <w:rsid w:val="0008555E"/>
    <w:rsid w:val="000A649E"/>
    <w:rsid w:val="000A7238"/>
    <w:rsid w:val="000B4766"/>
    <w:rsid w:val="000C2C4F"/>
    <w:rsid w:val="000D2C6E"/>
    <w:rsid w:val="000E1778"/>
    <w:rsid w:val="000F7C7A"/>
    <w:rsid w:val="00107EA1"/>
    <w:rsid w:val="00127B86"/>
    <w:rsid w:val="00130128"/>
    <w:rsid w:val="001357B2"/>
    <w:rsid w:val="00145229"/>
    <w:rsid w:val="00145367"/>
    <w:rsid w:val="00151808"/>
    <w:rsid w:val="00162821"/>
    <w:rsid w:val="00164054"/>
    <w:rsid w:val="00164064"/>
    <w:rsid w:val="00174215"/>
    <w:rsid w:val="0017478F"/>
    <w:rsid w:val="0017640F"/>
    <w:rsid w:val="00183DB9"/>
    <w:rsid w:val="001860D0"/>
    <w:rsid w:val="001878B3"/>
    <w:rsid w:val="001905FF"/>
    <w:rsid w:val="00194092"/>
    <w:rsid w:val="001A172E"/>
    <w:rsid w:val="001B3F20"/>
    <w:rsid w:val="001C7CCF"/>
    <w:rsid w:val="001F776A"/>
    <w:rsid w:val="002008DB"/>
    <w:rsid w:val="00202A77"/>
    <w:rsid w:val="002119F4"/>
    <w:rsid w:val="002157BF"/>
    <w:rsid w:val="002269FB"/>
    <w:rsid w:val="00230775"/>
    <w:rsid w:val="0023711E"/>
    <w:rsid w:val="00267E56"/>
    <w:rsid w:val="00271CE5"/>
    <w:rsid w:val="002808D3"/>
    <w:rsid w:val="00282020"/>
    <w:rsid w:val="00291A23"/>
    <w:rsid w:val="002A2B69"/>
    <w:rsid w:val="002A7BB7"/>
    <w:rsid w:val="002D5979"/>
    <w:rsid w:val="002E0CD6"/>
    <w:rsid w:val="002E2681"/>
    <w:rsid w:val="002F1036"/>
    <w:rsid w:val="00323E5B"/>
    <w:rsid w:val="003242E5"/>
    <w:rsid w:val="003246B4"/>
    <w:rsid w:val="00337405"/>
    <w:rsid w:val="00341B1A"/>
    <w:rsid w:val="00350A37"/>
    <w:rsid w:val="00360281"/>
    <w:rsid w:val="003636BF"/>
    <w:rsid w:val="00366BE3"/>
    <w:rsid w:val="00370A04"/>
    <w:rsid w:val="00371442"/>
    <w:rsid w:val="0037161D"/>
    <w:rsid w:val="0037258B"/>
    <w:rsid w:val="00376515"/>
    <w:rsid w:val="003845B4"/>
    <w:rsid w:val="00387B1A"/>
    <w:rsid w:val="003A0399"/>
    <w:rsid w:val="003A1945"/>
    <w:rsid w:val="003A5672"/>
    <w:rsid w:val="003B1303"/>
    <w:rsid w:val="003B1A12"/>
    <w:rsid w:val="003C4991"/>
    <w:rsid w:val="003C5EE5"/>
    <w:rsid w:val="003E1C74"/>
    <w:rsid w:val="00420D5D"/>
    <w:rsid w:val="004228C1"/>
    <w:rsid w:val="004355D6"/>
    <w:rsid w:val="00441329"/>
    <w:rsid w:val="004425E3"/>
    <w:rsid w:val="0045276A"/>
    <w:rsid w:val="00454473"/>
    <w:rsid w:val="00456929"/>
    <w:rsid w:val="00457413"/>
    <w:rsid w:val="004657EE"/>
    <w:rsid w:val="00482FF5"/>
    <w:rsid w:val="00491C8D"/>
    <w:rsid w:val="004A1F92"/>
    <w:rsid w:val="004A3714"/>
    <w:rsid w:val="004D1140"/>
    <w:rsid w:val="004D5341"/>
    <w:rsid w:val="004E1E8A"/>
    <w:rsid w:val="004E3E19"/>
    <w:rsid w:val="004E663E"/>
    <w:rsid w:val="00505872"/>
    <w:rsid w:val="00520ED3"/>
    <w:rsid w:val="00526246"/>
    <w:rsid w:val="00535476"/>
    <w:rsid w:val="005511DC"/>
    <w:rsid w:val="005548BF"/>
    <w:rsid w:val="00567106"/>
    <w:rsid w:val="00570A51"/>
    <w:rsid w:val="005769E2"/>
    <w:rsid w:val="00595691"/>
    <w:rsid w:val="0059647F"/>
    <w:rsid w:val="005A6FE8"/>
    <w:rsid w:val="005B0A44"/>
    <w:rsid w:val="005B1FA3"/>
    <w:rsid w:val="005B27D9"/>
    <w:rsid w:val="005C63D4"/>
    <w:rsid w:val="005D7FB4"/>
    <w:rsid w:val="005E0B39"/>
    <w:rsid w:val="005E1D3C"/>
    <w:rsid w:val="005E20DE"/>
    <w:rsid w:val="005F2C51"/>
    <w:rsid w:val="00614385"/>
    <w:rsid w:val="00625AE6"/>
    <w:rsid w:val="00632253"/>
    <w:rsid w:val="00642714"/>
    <w:rsid w:val="006455CE"/>
    <w:rsid w:val="00655841"/>
    <w:rsid w:val="00661AE2"/>
    <w:rsid w:val="00661BA0"/>
    <w:rsid w:val="00662B7E"/>
    <w:rsid w:val="006A59D1"/>
    <w:rsid w:val="006B0CB3"/>
    <w:rsid w:val="007069AD"/>
    <w:rsid w:val="00722970"/>
    <w:rsid w:val="0072502E"/>
    <w:rsid w:val="0073207F"/>
    <w:rsid w:val="00733017"/>
    <w:rsid w:val="007561E4"/>
    <w:rsid w:val="00760A33"/>
    <w:rsid w:val="00783310"/>
    <w:rsid w:val="007900A9"/>
    <w:rsid w:val="007A4A6D"/>
    <w:rsid w:val="007A65B4"/>
    <w:rsid w:val="007D14B4"/>
    <w:rsid w:val="007D1BCF"/>
    <w:rsid w:val="007D75CF"/>
    <w:rsid w:val="007E03E8"/>
    <w:rsid w:val="007E0440"/>
    <w:rsid w:val="007E6DC5"/>
    <w:rsid w:val="00827099"/>
    <w:rsid w:val="00827CC7"/>
    <w:rsid w:val="008337CE"/>
    <w:rsid w:val="008413A4"/>
    <w:rsid w:val="00853AC1"/>
    <w:rsid w:val="00857FB9"/>
    <w:rsid w:val="008605DA"/>
    <w:rsid w:val="0086200D"/>
    <w:rsid w:val="008669B1"/>
    <w:rsid w:val="00866DBF"/>
    <w:rsid w:val="00873B17"/>
    <w:rsid w:val="00873F35"/>
    <w:rsid w:val="0087512F"/>
    <w:rsid w:val="00877FFC"/>
    <w:rsid w:val="0088043C"/>
    <w:rsid w:val="00884889"/>
    <w:rsid w:val="008906C9"/>
    <w:rsid w:val="008A47B0"/>
    <w:rsid w:val="008A7766"/>
    <w:rsid w:val="008C5738"/>
    <w:rsid w:val="008D024F"/>
    <w:rsid w:val="008D04F0"/>
    <w:rsid w:val="008E02B9"/>
    <w:rsid w:val="008F3500"/>
    <w:rsid w:val="008F3DC5"/>
    <w:rsid w:val="008F4253"/>
    <w:rsid w:val="009073EE"/>
    <w:rsid w:val="00915C0D"/>
    <w:rsid w:val="009205BF"/>
    <w:rsid w:val="00924E3C"/>
    <w:rsid w:val="0093227B"/>
    <w:rsid w:val="009348A8"/>
    <w:rsid w:val="00950F40"/>
    <w:rsid w:val="0095581C"/>
    <w:rsid w:val="009612BB"/>
    <w:rsid w:val="00980763"/>
    <w:rsid w:val="00981758"/>
    <w:rsid w:val="0099437B"/>
    <w:rsid w:val="00994D2A"/>
    <w:rsid w:val="00997359"/>
    <w:rsid w:val="009A354E"/>
    <w:rsid w:val="009A5A76"/>
    <w:rsid w:val="009B2368"/>
    <w:rsid w:val="009C5E9A"/>
    <w:rsid w:val="009C740A"/>
    <w:rsid w:val="009E309D"/>
    <w:rsid w:val="009E7355"/>
    <w:rsid w:val="00A125C5"/>
    <w:rsid w:val="00A1351C"/>
    <w:rsid w:val="00A24301"/>
    <w:rsid w:val="00A2451C"/>
    <w:rsid w:val="00A3126E"/>
    <w:rsid w:val="00A33FC3"/>
    <w:rsid w:val="00A47A55"/>
    <w:rsid w:val="00A538B9"/>
    <w:rsid w:val="00A5495F"/>
    <w:rsid w:val="00A65EE7"/>
    <w:rsid w:val="00A70133"/>
    <w:rsid w:val="00A770A6"/>
    <w:rsid w:val="00A813B1"/>
    <w:rsid w:val="00A83249"/>
    <w:rsid w:val="00A85112"/>
    <w:rsid w:val="00A85689"/>
    <w:rsid w:val="00A86954"/>
    <w:rsid w:val="00A87434"/>
    <w:rsid w:val="00A97DB2"/>
    <w:rsid w:val="00A97DEA"/>
    <w:rsid w:val="00AA718D"/>
    <w:rsid w:val="00AB2859"/>
    <w:rsid w:val="00AB36C4"/>
    <w:rsid w:val="00AC1AC9"/>
    <w:rsid w:val="00AC32B2"/>
    <w:rsid w:val="00AC669E"/>
    <w:rsid w:val="00AD1873"/>
    <w:rsid w:val="00AD5287"/>
    <w:rsid w:val="00AE5D5A"/>
    <w:rsid w:val="00AE773B"/>
    <w:rsid w:val="00AE7F6B"/>
    <w:rsid w:val="00AF2E2F"/>
    <w:rsid w:val="00AF7345"/>
    <w:rsid w:val="00B078BD"/>
    <w:rsid w:val="00B17141"/>
    <w:rsid w:val="00B31575"/>
    <w:rsid w:val="00B35C0A"/>
    <w:rsid w:val="00B40DE9"/>
    <w:rsid w:val="00B50233"/>
    <w:rsid w:val="00B5032B"/>
    <w:rsid w:val="00B670A7"/>
    <w:rsid w:val="00B80DC3"/>
    <w:rsid w:val="00B84497"/>
    <w:rsid w:val="00B8547D"/>
    <w:rsid w:val="00BA7BBC"/>
    <w:rsid w:val="00C2077B"/>
    <w:rsid w:val="00C250D5"/>
    <w:rsid w:val="00C3276D"/>
    <w:rsid w:val="00C35666"/>
    <w:rsid w:val="00C40F5F"/>
    <w:rsid w:val="00C42AB4"/>
    <w:rsid w:val="00C42DD0"/>
    <w:rsid w:val="00C530D2"/>
    <w:rsid w:val="00C54AD8"/>
    <w:rsid w:val="00C60684"/>
    <w:rsid w:val="00C71699"/>
    <w:rsid w:val="00C74B86"/>
    <w:rsid w:val="00C82C5D"/>
    <w:rsid w:val="00C92898"/>
    <w:rsid w:val="00C9629C"/>
    <w:rsid w:val="00C96CAA"/>
    <w:rsid w:val="00C9734A"/>
    <w:rsid w:val="00CA4340"/>
    <w:rsid w:val="00CB2ED3"/>
    <w:rsid w:val="00CB71FE"/>
    <w:rsid w:val="00CE17DA"/>
    <w:rsid w:val="00CE5238"/>
    <w:rsid w:val="00CE7514"/>
    <w:rsid w:val="00CF3F52"/>
    <w:rsid w:val="00D00D5A"/>
    <w:rsid w:val="00D05332"/>
    <w:rsid w:val="00D10559"/>
    <w:rsid w:val="00D11A05"/>
    <w:rsid w:val="00D158EB"/>
    <w:rsid w:val="00D167D2"/>
    <w:rsid w:val="00D248DE"/>
    <w:rsid w:val="00D254D4"/>
    <w:rsid w:val="00D35DFF"/>
    <w:rsid w:val="00D44A87"/>
    <w:rsid w:val="00D56F3D"/>
    <w:rsid w:val="00D8542D"/>
    <w:rsid w:val="00D86388"/>
    <w:rsid w:val="00DA76BB"/>
    <w:rsid w:val="00DC5147"/>
    <w:rsid w:val="00DC6A71"/>
    <w:rsid w:val="00DF3529"/>
    <w:rsid w:val="00E00AAA"/>
    <w:rsid w:val="00E0357D"/>
    <w:rsid w:val="00E124C9"/>
    <w:rsid w:val="00E164EA"/>
    <w:rsid w:val="00E21C51"/>
    <w:rsid w:val="00E3087B"/>
    <w:rsid w:val="00E44940"/>
    <w:rsid w:val="00E74CF8"/>
    <w:rsid w:val="00E76A2E"/>
    <w:rsid w:val="00E81D36"/>
    <w:rsid w:val="00E8324B"/>
    <w:rsid w:val="00E87D39"/>
    <w:rsid w:val="00E94800"/>
    <w:rsid w:val="00EA0413"/>
    <w:rsid w:val="00EA5E79"/>
    <w:rsid w:val="00EC57AC"/>
    <w:rsid w:val="00ED1C3E"/>
    <w:rsid w:val="00ED4387"/>
    <w:rsid w:val="00ED752B"/>
    <w:rsid w:val="00EE04D7"/>
    <w:rsid w:val="00EE1F5F"/>
    <w:rsid w:val="00EE3EF5"/>
    <w:rsid w:val="00EE4269"/>
    <w:rsid w:val="00F110B5"/>
    <w:rsid w:val="00F115F7"/>
    <w:rsid w:val="00F240BB"/>
    <w:rsid w:val="00F340B3"/>
    <w:rsid w:val="00F47A75"/>
    <w:rsid w:val="00F57FED"/>
    <w:rsid w:val="00F70606"/>
    <w:rsid w:val="00F74181"/>
    <w:rsid w:val="00F911B6"/>
    <w:rsid w:val="00F917AE"/>
    <w:rsid w:val="00FB6B78"/>
    <w:rsid w:val="00FC4FBE"/>
    <w:rsid w:val="00FD1D9C"/>
    <w:rsid w:val="00FE3346"/>
    <w:rsid w:val="00FF0FE4"/>
    <w:rsid w:val="00FF348A"/>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7EA6FC74"/>
  <w15:chartTrackingRefBased/>
  <w15:docId w15:val="{55A37556-30BC-48FC-9720-13C60D75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2">
    <w:name w:val="heading 2"/>
    <w:basedOn w:val="Navaden"/>
    <w:next w:val="Navaden"/>
    <w:link w:val="Naslov2Znak"/>
    <w:unhideWhenUsed/>
    <w:qFormat/>
    <w:rsid w:val="00AB2859"/>
    <w:pPr>
      <w:keepNext/>
      <w:spacing w:before="240" w:after="60" w:line="240" w:lineRule="atLeast"/>
      <w:ind w:left="576" w:hanging="576"/>
      <w:outlineLvl w:val="1"/>
    </w:pPr>
    <w:rPr>
      <w:b/>
      <w:bCs/>
      <w:iCs/>
      <w:sz w:val="22"/>
      <w:szCs w:val="28"/>
      <w:lang w:eastAsia="sl-SI"/>
    </w:rPr>
  </w:style>
  <w:style w:type="paragraph" w:styleId="Naslov3">
    <w:name w:val="heading 3"/>
    <w:basedOn w:val="Navaden"/>
    <w:next w:val="Navaden"/>
    <w:link w:val="Naslov3Znak"/>
    <w:qFormat/>
    <w:rsid w:val="00AB2859"/>
    <w:pPr>
      <w:keepNext/>
      <w:spacing w:before="240" w:after="60" w:line="240" w:lineRule="atLeast"/>
      <w:ind w:left="720" w:hanging="720"/>
      <w:outlineLvl w:val="2"/>
    </w:pPr>
    <w:rPr>
      <w:b/>
      <w:bCs/>
      <w:szCs w:val="26"/>
      <w:lang w:val="x-none" w:eastAsia="x-none"/>
    </w:rPr>
  </w:style>
  <w:style w:type="paragraph" w:styleId="Naslov4">
    <w:name w:val="heading 4"/>
    <w:basedOn w:val="Navaden"/>
    <w:next w:val="Navaden"/>
    <w:link w:val="Naslov4Znak"/>
    <w:unhideWhenUsed/>
    <w:qFormat/>
    <w:rsid w:val="00AB2859"/>
    <w:pPr>
      <w:keepNext/>
      <w:spacing w:before="240" w:after="60" w:line="240" w:lineRule="atLeast"/>
      <w:ind w:left="1999" w:hanging="864"/>
      <w:outlineLvl w:val="3"/>
    </w:pPr>
    <w:rPr>
      <w:rFonts w:ascii="Calibri" w:hAnsi="Calibri"/>
      <w:b/>
      <w:bCs/>
      <w:sz w:val="28"/>
      <w:szCs w:val="28"/>
      <w:lang w:eastAsia="sl-SI"/>
    </w:rPr>
  </w:style>
  <w:style w:type="paragraph" w:styleId="Naslov5">
    <w:name w:val="heading 5"/>
    <w:basedOn w:val="Navaden"/>
    <w:next w:val="Navaden"/>
    <w:link w:val="Naslov5Znak"/>
    <w:semiHidden/>
    <w:unhideWhenUsed/>
    <w:qFormat/>
    <w:rsid w:val="00AB2859"/>
    <w:pPr>
      <w:spacing w:before="240" w:after="60" w:line="240" w:lineRule="atLeast"/>
      <w:ind w:left="1008" w:hanging="1008"/>
      <w:outlineLvl w:val="4"/>
    </w:pPr>
    <w:rPr>
      <w:rFonts w:ascii="Calibri" w:hAnsi="Calibri"/>
      <w:b/>
      <w:bCs/>
      <w:i/>
      <w:iCs/>
      <w:sz w:val="26"/>
      <w:szCs w:val="26"/>
      <w:lang w:eastAsia="sl-SI"/>
    </w:rPr>
  </w:style>
  <w:style w:type="paragraph" w:styleId="Naslov6">
    <w:name w:val="heading 6"/>
    <w:basedOn w:val="Navaden"/>
    <w:next w:val="Navaden"/>
    <w:link w:val="Naslov6Znak"/>
    <w:semiHidden/>
    <w:unhideWhenUsed/>
    <w:qFormat/>
    <w:rsid w:val="00AB2859"/>
    <w:pPr>
      <w:spacing w:before="240" w:after="60" w:line="240" w:lineRule="atLeast"/>
      <w:ind w:left="1152" w:hanging="1152"/>
      <w:outlineLvl w:val="5"/>
    </w:pPr>
    <w:rPr>
      <w:rFonts w:ascii="Calibri" w:hAnsi="Calibri"/>
      <w:b/>
      <w:bCs/>
      <w:sz w:val="22"/>
      <w:szCs w:val="22"/>
      <w:lang w:eastAsia="sl-SI"/>
    </w:rPr>
  </w:style>
  <w:style w:type="paragraph" w:styleId="Naslov7">
    <w:name w:val="heading 7"/>
    <w:basedOn w:val="Navaden"/>
    <w:next w:val="Navaden"/>
    <w:link w:val="Naslov7Znak"/>
    <w:qFormat/>
    <w:rsid w:val="00AB2859"/>
    <w:pPr>
      <w:spacing w:before="240" w:after="60" w:line="240" w:lineRule="atLeast"/>
      <w:ind w:left="1296" w:hanging="1296"/>
      <w:outlineLvl w:val="6"/>
    </w:pPr>
    <w:rPr>
      <w:rFonts w:ascii="Calibri" w:hAnsi="Calibri"/>
      <w:sz w:val="24"/>
      <w:lang w:val="x-none" w:eastAsia="x-none"/>
    </w:rPr>
  </w:style>
  <w:style w:type="paragraph" w:styleId="Naslov8">
    <w:name w:val="heading 8"/>
    <w:basedOn w:val="Navaden"/>
    <w:next w:val="Navaden"/>
    <w:link w:val="Naslov8Znak"/>
    <w:semiHidden/>
    <w:unhideWhenUsed/>
    <w:qFormat/>
    <w:rsid w:val="00AB2859"/>
    <w:pPr>
      <w:spacing w:before="240" w:after="60" w:line="240" w:lineRule="atLeast"/>
      <w:ind w:left="1440" w:hanging="1440"/>
      <w:outlineLvl w:val="7"/>
    </w:pPr>
    <w:rPr>
      <w:rFonts w:ascii="Calibri" w:hAnsi="Calibri"/>
      <w:i/>
      <w:iCs/>
      <w:sz w:val="24"/>
      <w:lang w:eastAsia="sl-SI"/>
    </w:rPr>
  </w:style>
  <w:style w:type="paragraph" w:styleId="Naslov9">
    <w:name w:val="heading 9"/>
    <w:basedOn w:val="Navaden"/>
    <w:next w:val="Navaden"/>
    <w:link w:val="Naslov9Znak"/>
    <w:semiHidden/>
    <w:unhideWhenUsed/>
    <w:qFormat/>
    <w:rsid w:val="00AB2859"/>
    <w:pPr>
      <w:spacing w:before="240" w:after="60" w:line="240" w:lineRule="atLeast"/>
      <w:ind w:left="1584" w:hanging="1584"/>
      <w:outlineLvl w:val="8"/>
    </w:pPr>
    <w:rPr>
      <w:rFonts w:ascii="Calibri Light" w:hAnsi="Calibri Light"/>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qFormat/>
    <w:rsid w:val="005F2C51"/>
    <w:pPr>
      <w:ind w:left="720"/>
      <w:contextualSpacing/>
    </w:pPr>
  </w:style>
  <w:style w:type="paragraph" w:customStyle="1" w:styleId="BodyText23">
    <w:name w:val="Body Text 23"/>
    <w:basedOn w:val="Navaden"/>
    <w:rsid w:val="00DF35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lang w:eastAsia="sl-SI"/>
    </w:rPr>
  </w:style>
  <w:style w:type="character" w:customStyle="1" w:styleId="Naslov2Znak">
    <w:name w:val="Naslov 2 Znak"/>
    <w:basedOn w:val="Privzetapisavaodstavka"/>
    <w:link w:val="Naslov2"/>
    <w:rsid w:val="00AB2859"/>
    <w:rPr>
      <w:rFonts w:ascii="Arial" w:hAnsi="Arial"/>
      <w:b/>
      <w:bCs/>
      <w:iCs/>
      <w:sz w:val="22"/>
      <w:szCs w:val="28"/>
    </w:rPr>
  </w:style>
  <w:style w:type="character" w:customStyle="1" w:styleId="Naslov3Znak">
    <w:name w:val="Naslov 3 Znak"/>
    <w:basedOn w:val="Privzetapisavaodstavka"/>
    <w:link w:val="Naslov3"/>
    <w:rsid w:val="00AB2859"/>
    <w:rPr>
      <w:rFonts w:ascii="Arial" w:hAnsi="Arial"/>
      <w:b/>
      <w:bCs/>
      <w:szCs w:val="26"/>
      <w:lang w:val="x-none" w:eastAsia="x-none"/>
    </w:rPr>
  </w:style>
  <w:style w:type="character" w:customStyle="1" w:styleId="Naslov4Znak">
    <w:name w:val="Naslov 4 Znak"/>
    <w:basedOn w:val="Privzetapisavaodstavka"/>
    <w:link w:val="Naslov4"/>
    <w:rsid w:val="00AB2859"/>
    <w:rPr>
      <w:rFonts w:ascii="Calibri" w:hAnsi="Calibri"/>
      <w:b/>
      <w:bCs/>
      <w:sz w:val="28"/>
      <w:szCs w:val="28"/>
    </w:rPr>
  </w:style>
  <w:style w:type="character" w:customStyle="1" w:styleId="Naslov5Znak">
    <w:name w:val="Naslov 5 Znak"/>
    <w:basedOn w:val="Privzetapisavaodstavka"/>
    <w:link w:val="Naslov5"/>
    <w:semiHidden/>
    <w:rsid w:val="00AB2859"/>
    <w:rPr>
      <w:rFonts w:ascii="Calibri" w:hAnsi="Calibri"/>
      <w:b/>
      <w:bCs/>
      <w:i/>
      <w:iCs/>
      <w:sz w:val="26"/>
      <w:szCs w:val="26"/>
    </w:rPr>
  </w:style>
  <w:style w:type="character" w:customStyle="1" w:styleId="Naslov6Znak">
    <w:name w:val="Naslov 6 Znak"/>
    <w:basedOn w:val="Privzetapisavaodstavka"/>
    <w:link w:val="Naslov6"/>
    <w:semiHidden/>
    <w:rsid w:val="00AB2859"/>
    <w:rPr>
      <w:rFonts w:ascii="Calibri" w:hAnsi="Calibri"/>
      <w:b/>
      <w:bCs/>
      <w:sz w:val="22"/>
      <w:szCs w:val="22"/>
    </w:rPr>
  </w:style>
  <w:style w:type="character" w:customStyle="1" w:styleId="Naslov7Znak">
    <w:name w:val="Naslov 7 Znak"/>
    <w:basedOn w:val="Privzetapisavaodstavka"/>
    <w:link w:val="Naslov7"/>
    <w:rsid w:val="00AB2859"/>
    <w:rPr>
      <w:rFonts w:ascii="Calibri" w:hAnsi="Calibri"/>
      <w:sz w:val="24"/>
      <w:szCs w:val="24"/>
      <w:lang w:val="x-none" w:eastAsia="x-none"/>
    </w:rPr>
  </w:style>
  <w:style w:type="character" w:customStyle="1" w:styleId="Naslov8Znak">
    <w:name w:val="Naslov 8 Znak"/>
    <w:basedOn w:val="Privzetapisavaodstavka"/>
    <w:link w:val="Naslov8"/>
    <w:semiHidden/>
    <w:rsid w:val="00AB2859"/>
    <w:rPr>
      <w:rFonts w:ascii="Calibri" w:hAnsi="Calibri"/>
      <w:i/>
      <w:iCs/>
      <w:sz w:val="24"/>
      <w:szCs w:val="24"/>
    </w:rPr>
  </w:style>
  <w:style w:type="character" w:customStyle="1" w:styleId="Naslov9Znak">
    <w:name w:val="Naslov 9 Znak"/>
    <w:basedOn w:val="Privzetapisavaodstavka"/>
    <w:link w:val="Naslov9"/>
    <w:semiHidden/>
    <w:rsid w:val="00AB2859"/>
    <w:rPr>
      <w:rFonts w:ascii="Calibri Light" w:hAnsi="Calibri Ligh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jsimunovic\Downloads\MNZ.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A37CC-BA6A-4B9F-B56F-290C3035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Template>
  <TotalTime>242</TotalTime>
  <Pages>3</Pages>
  <Words>789</Words>
  <Characters>4767</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ŠIMUNOVIĆ</dc:creator>
  <cp:keywords/>
  <cp:lastModifiedBy>Maja ŠIMUNOVIĆ</cp:lastModifiedBy>
  <cp:revision>70</cp:revision>
  <cp:lastPrinted>2012-09-24T10:52:00Z</cp:lastPrinted>
  <dcterms:created xsi:type="dcterms:W3CDTF">2026-03-24T07:59:00Z</dcterms:created>
  <dcterms:modified xsi:type="dcterms:W3CDTF">2026-05-26T11:56:00Z</dcterms:modified>
</cp:coreProperties>
</file>